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C9D90FE" w:rsidR="00F17F5E" w:rsidRDefault="00F17F5E" w:rsidP="00F17F5E">
      <w:pPr>
        <w:pStyle w:val="3GPPHeader"/>
        <w:spacing w:after="60"/>
      </w:pPr>
      <w:r>
        <w:t>3GPP TSG-RAN WG1 Meeting #</w:t>
      </w:r>
      <w:r w:rsidR="00D53AC8">
        <w:t>1</w:t>
      </w:r>
      <w:r w:rsidR="0043240B">
        <w:t>10</w:t>
      </w:r>
      <w:r w:rsidR="00855F73">
        <w:t>-bis-e</w:t>
      </w:r>
      <w:r>
        <w:tab/>
      </w:r>
      <w:r w:rsidR="000A1278" w:rsidRPr="000A1278">
        <w:t>R1-</w:t>
      </w:r>
      <w:r w:rsidR="001E25CF" w:rsidRPr="001E25CF">
        <w:t xml:space="preserve"> 22</w:t>
      </w:r>
      <w:r w:rsidR="0084118D" w:rsidRPr="002F2B6A">
        <w:rPr>
          <w:szCs w:val="24"/>
        </w:rPr>
        <w:t>0</w:t>
      </w:r>
      <w:r w:rsidR="00DF4BB5">
        <w:rPr>
          <w:szCs w:val="24"/>
        </w:rPr>
        <w:t>9648</w:t>
      </w:r>
    </w:p>
    <w:p w14:paraId="492457AB" w14:textId="0378F993" w:rsidR="00B0348E" w:rsidRPr="00CB5CA6" w:rsidRDefault="00E263F6" w:rsidP="00F17F5E">
      <w:pPr>
        <w:pStyle w:val="3GPPHeader"/>
        <w:spacing w:after="60"/>
      </w:pPr>
      <w:r>
        <w:t>E</w:t>
      </w:r>
      <w:r w:rsidR="00855F73">
        <w:t>-</w:t>
      </w:r>
      <w:r w:rsidR="00491F73">
        <w:t>m</w:t>
      </w:r>
      <w:r w:rsidR="00855F73">
        <w:t>eeting</w:t>
      </w:r>
      <w:r w:rsidR="00D53AC8" w:rsidRPr="00D53AC8">
        <w:t xml:space="preserve">, </w:t>
      </w:r>
      <w:r w:rsidR="00855F73">
        <w:t>October</w:t>
      </w:r>
      <w:r w:rsidR="002618B1" w:rsidRPr="00B75A02">
        <w:t xml:space="preserve"> </w:t>
      </w:r>
      <w:r w:rsidR="00491F73">
        <w:t>10</w:t>
      </w:r>
      <w:r w:rsidR="00491F73">
        <w:rPr>
          <w:vertAlign w:val="superscript"/>
        </w:rPr>
        <w:t>th</w:t>
      </w:r>
      <w:r w:rsidR="002618B1" w:rsidRPr="00B75A02">
        <w:t xml:space="preserve"> – </w:t>
      </w:r>
      <w:r w:rsidR="00491F73">
        <w:t>19</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125F6B6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9.1</w:t>
      </w:r>
      <w:r w:rsidR="00990598">
        <w:rPr>
          <w:sz w:val="22"/>
          <w:szCs w:val="22"/>
          <w:lang w:val="en-US"/>
        </w:rPr>
        <w:t>1</w:t>
      </w:r>
      <w:r w:rsidR="0084118D">
        <w:rPr>
          <w:sz w:val="22"/>
          <w:szCs w:val="22"/>
          <w:lang w:val="en-US"/>
        </w:rPr>
        <w:t>.</w:t>
      </w:r>
      <w:r w:rsidR="0043240B">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DD2181D"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D5ECD">
        <w:rPr>
          <w:sz w:val="22"/>
          <w:szCs w:val="22"/>
        </w:rPr>
        <w:t xml:space="preserve">improved GNSS operation </w:t>
      </w:r>
      <w:r w:rsidR="00106DD5">
        <w:rPr>
          <w:sz w:val="22"/>
          <w:szCs w:val="22"/>
        </w:rPr>
        <w:t>in</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E333BF0" w14:textId="592E15C7" w:rsidR="007A3D1F" w:rsidRDefault="00B8585C" w:rsidP="0095602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 </w:t>
      </w:r>
      <w:r>
        <w:rPr>
          <w:rFonts w:ascii="Times New Roman" w:hAnsi="Times New Roman"/>
        </w:rPr>
        <w:t xml:space="preserve">ongoing </w:t>
      </w:r>
      <w:r w:rsidR="00651E85">
        <w:rPr>
          <w:rFonts w:ascii="Times New Roman" w:hAnsi="Times New Roman"/>
        </w:rPr>
        <w:t>Rel</w:t>
      </w:r>
      <w:r>
        <w:rPr>
          <w:rFonts w:ascii="Times New Roman" w:hAnsi="Times New Roman"/>
        </w:rPr>
        <w:t xml:space="preserve">ease </w:t>
      </w:r>
      <w:r w:rsidR="00651E85">
        <w:rPr>
          <w:rFonts w:ascii="Times New Roman" w:hAnsi="Times New Roman"/>
        </w:rPr>
        <w:t>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2174C6">
        <w:rPr>
          <w:rFonts w:ascii="Times New Roman" w:hAnsi="Times New Roman"/>
        </w:rPr>
      </w:r>
      <w:r w:rsidR="002174C6">
        <w:rPr>
          <w:rFonts w:ascii="Times New Roman" w:hAnsi="Times New Roman"/>
        </w:rPr>
        <w:fldChar w:fldCharType="separate"/>
      </w:r>
      <w:r w:rsidR="002174C6">
        <w:rPr>
          <w:rFonts w:ascii="Times New Roman" w:hAnsi="Times New Roman"/>
        </w:rPr>
        <w:t>[1]</w:t>
      </w:r>
      <w:r w:rsidR="002174C6">
        <w:rPr>
          <w:rFonts w:ascii="Times New Roman" w:hAnsi="Times New Roman"/>
        </w:rPr>
        <w:fldChar w:fldCharType="end"/>
      </w:r>
      <w:r>
        <w:rPr>
          <w:rFonts w:ascii="Times New Roman" w:hAnsi="Times New Roman"/>
        </w:rPr>
        <w:t xml:space="preserve"> is to improve the GNSS operation during long connections:</w:t>
      </w:r>
      <w:r w:rsidR="00651E85">
        <w:rPr>
          <w:rFonts w:ascii="Times New Roman" w:hAnsi="Times New Roman"/>
        </w:rPr>
        <w:t xml:space="preserve"> </w:t>
      </w:r>
    </w:p>
    <w:p w14:paraId="7C07075F" w14:textId="1F2285E7" w:rsidR="00B8585C" w:rsidRPr="008E04AB" w:rsidRDefault="00B8585C" w:rsidP="00B8585C">
      <w:pPr>
        <w:pStyle w:val="B1"/>
        <w:ind w:left="284" w:firstLine="0"/>
        <w:rPr>
          <w:i/>
          <w:iCs/>
        </w:rPr>
      </w:pPr>
      <w:r w:rsidRPr="008E04AB">
        <w:rPr>
          <w:i/>
          <w:iCs/>
        </w:rPr>
        <w:t>“Study and specify, if needed, improved GNSS operations for a new position fix for UE pre-compensation during long connection times and for reduced power consumption. Simultaneous GNSS and NTN NB-IoT/eMTC operation is not assumed. [RAN1]”</w:t>
      </w:r>
    </w:p>
    <w:p w14:paraId="7176F7A2" w14:textId="58886877" w:rsidR="00B8585C" w:rsidRDefault="00B8585C" w:rsidP="00956021">
      <w:pPr>
        <w:pStyle w:val="BodyText"/>
        <w:rPr>
          <w:rFonts w:ascii="Times New Roman" w:hAnsi="Times New Roman"/>
        </w:rPr>
      </w:pPr>
      <w:r>
        <w:rPr>
          <w:rFonts w:ascii="Times New Roman" w:hAnsi="Times New Roman"/>
        </w:rPr>
        <w:t>In this contribution, we provide our views on improved GNSS operation for IoT NTN.</w:t>
      </w:r>
    </w:p>
    <w:p w14:paraId="34544A99" w14:textId="65F418E8" w:rsidR="007A3D1F" w:rsidRDefault="002174C6">
      <w:pPr>
        <w:pStyle w:val="Heading1"/>
      </w:pPr>
      <w:r>
        <w:t>2</w:t>
      </w:r>
      <w:r w:rsidR="007A3D1F">
        <w:tab/>
      </w:r>
      <w:r w:rsidR="002A2E8C">
        <w:t>Improved GNSS operation for IoT NTN</w:t>
      </w:r>
    </w:p>
    <w:p w14:paraId="5121BC08" w14:textId="26D04644" w:rsidR="007A3D1F" w:rsidRPr="007A3D1F" w:rsidRDefault="002A2E8C" w:rsidP="0046305F">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different </w:t>
      </w:r>
      <w:r w:rsidR="008C3168">
        <w:rPr>
          <w:rFonts w:eastAsia="MS Gothic"/>
          <w:kern w:val="28"/>
          <w:lang w:val="en-US"/>
        </w:rPr>
        <w:t>GNSS</w:t>
      </w:r>
      <w:r w:rsidR="00B8585C">
        <w:rPr>
          <w:rFonts w:eastAsia="MS Gothic"/>
          <w:kern w:val="28"/>
          <w:lang w:val="en-US"/>
        </w:rPr>
        <w:t>-related</w:t>
      </w:r>
      <w:r w:rsidR="008C3168">
        <w:rPr>
          <w:rFonts w:eastAsia="MS Gothic"/>
          <w:kern w:val="28"/>
          <w:lang w:val="en-US"/>
        </w:rPr>
        <w:t xml:space="preserve"> </w:t>
      </w:r>
      <w:r>
        <w:rPr>
          <w:rFonts w:eastAsia="MS Gothic"/>
          <w:kern w:val="28"/>
          <w:lang w:val="en-US"/>
        </w:rPr>
        <w:t xml:space="preserve">aspects </w:t>
      </w:r>
      <w:r w:rsidR="00B8585C">
        <w:rPr>
          <w:rFonts w:eastAsia="MS Gothic"/>
          <w:kern w:val="28"/>
          <w:lang w:val="en-US"/>
        </w:rPr>
        <w:t>discussed in RAN1#1</w:t>
      </w:r>
      <w:r w:rsidR="0049001D">
        <w:rPr>
          <w:rFonts w:eastAsia="MS Gothic"/>
          <w:kern w:val="28"/>
          <w:lang w:val="en-US"/>
        </w:rPr>
        <w:t>10</w:t>
      </w:r>
      <w:r w:rsidR="00B8585C">
        <w:rPr>
          <w:rFonts w:eastAsia="MS Gothic"/>
          <w:kern w:val="28"/>
          <w:lang w:val="en-US"/>
        </w:rPr>
        <w:t>.</w:t>
      </w:r>
    </w:p>
    <w:p w14:paraId="03C21B45" w14:textId="4F7CA948" w:rsidR="00205188" w:rsidRDefault="00205188" w:rsidP="00205188">
      <w:pPr>
        <w:pStyle w:val="Heading2"/>
      </w:pPr>
      <w:r>
        <w:t>2.1</w:t>
      </w:r>
      <w:r>
        <w:tab/>
        <w:t>Closed loop time and frequency correction</w:t>
      </w:r>
    </w:p>
    <w:p w14:paraId="489CCDDA" w14:textId="062F12FF" w:rsidR="00205188" w:rsidRPr="00B735C0" w:rsidRDefault="00205188" w:rsidP="00205188">
      <w:r>
        <w:rPr>
          <w:bCs/>
          <w:iCs/>
          <w:noProof/>
        </w:rPr>
        <mc:AlternateContent>
          <mc:Choice Requires="wps">
            <w:drawing>
              <wp:anchor distT="0" distB="0" distL="114300" distR="114300" simplePos="0" relativeHeight="251658241" behindDoc="0" locked="0" layoutInCell="1" allowOverlap="1" wp14:anchorId="4DF27EF9" wp14:editId="4B44744E">
                <wp:simplePos x="0" y="0"/>
                <wp:positionH relativeFrom="column">
                  <wp:posOffset>-2540</wp:posOffset>
                </wp:positionH>
                <wp:positionV relativeFrom="paragraph">
                  <wp:posOffset>260350</wp:posOffset>
                </wp:positionV>
                <wp:extent cx="6115050" cy="717550"/>
                <wp:effectExtent l="0" t="0" r="19050" b="25400"/>
                <wp:wrapNone/>
                <wp:docPr id="3" name="Rectangle 1"/>
                <wp:cNvGraphicFramePr/>
                <a:graphic xmlns:a="http://schemas.openxmlformats.org/drawingml/2006/main">
                  <a:graphicData uri="http://schemas.microsoft.com/office/word/2010/wordprocessingShape">
                    <wps:wsp>
                      <wps:cNvSpPr/>
                      <wps:spPr>
                        <a:xfrm>
                          <a:off x="0" y="0"/>
                          <a:ext cx="6115050" cy="717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oel="http://schemas.microsoft.com/office/2019/extlst">
            <w:pict w14:anchorId="3F9F8280">
              <v:rect id="Rectangle 3" style="position:absolute;margin-left:-.2pt;margin-top:20.5pt;width:481.5pt;height: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1pt" w14:anchorId="7ABEFA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"/>
            </w:pict>
          </mc:Fallback>
        </mc:AlternateContent>
      </w:r>
      <w:r>
        <w:t>In RAN1#109-e, the following agreement was made on closed loop time and frequency correction.</w:t>
      </w:r>
    </w:p>
    <w:p w14:paraId="42920F58" w14:textId="3D9487EB" w:rsidR="00205188" w:rsidRPr="00D44F1C" w:rsidRDefault="00205188" w:rsidP="00205188">
      <w:pPr>
        <w:rPr>
          <w:rFonts w:cs="Times"/>
          <w:b/>
        </w:rPr>
      </w:pPr>
      <w:r w:rsidRPr="00D44F1C">
        <w:rPr>
          <w:rFonts w:cs="Times"/>
          <w:b/>
          <w:color w:val="000000"/>
          <w:highlight w:val="green"/>
          <w:lang w:eastAsia="zh-CN"/>
        </w:rPr>
        <w:t>Agreement</w:t>
      </w:r>
    </w:p>
    <w:p w14:paraId="78637310" w14:textId="77777777" w:rsidR="00205188" w:rsidRPr="007503B8" w:rsidRDefault="00205188" w:rsidP="00205188">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1A4233B0" w14:textId="2E445E89" w:rsidR="00205188" w:rsidRDefault="00205188" w:rsidP="00205188"/>
    <w:p w14:paraId="263676F5" w14:textId="5694DBEA" w:rsidR="00CA6CBF" w:rsidRDefault="004D5662" w:rsidP="008F2AE2">
      <w:pPr>
        <w:jc w:val="both"/>
        <w:rPr>
          <w:lang w:val="en-US"/>
        </w:rPr>
      </w:pPr>
      <w:r>
        <w:t xml:space="preserve">In NTN, a UE can adjust its timing autonomously as long as it has a valid GNSS position. </w:t>
      </w:r>
      <w:r w:rsidR="00AB3371">
        <w:t>It is already possible to support closed loop tim</w:t>
      </w:r>
      <w:r w:rsidR="00F25DF6">
        <w:t>ing</w:t>
      </w:r>
      <w:r w:rsidR="00AB3371">
        <w:t xml:space="preserve"> correction </w:t>
      </w:r>
      <w:r w:rsidR="00B8585C">
        <w:t xml:space="preserve">in NTN </w:t>
      </w:r>
      <w:r w:rsidR="00AB3371">
        <w:t xml:space="preserve">as in </w:t>
      </w:r>
      <w:r w:rsidR="00B8585C">
        <w:t>terrestrial</w:t>
      </w:r>
      <w:r w:rsidR="00AB3371">
        <w:t xml:space="preserve"> </w:t>
      </w:r>
      <w:r w:rsidR="00B8585C">
        <w:t>eMTC/NB-IoT</w:t>
      </w:r>
      <w:r w:rsidR="00AB3371">
        <w:t xml:space="preserve">. </w:t>
      </w:r>
      <w:r w:rsidR="003B5C96">
        <w:t xml:space="preserve">A key question is if the existing </w:t>
      </w:r>
      <w:r w:rsidR="00750949">
        <w:t>T</w:t>
      </w:r>
      <w:r w:rsidR="00185FDC">
        <w:t>iming advance (TA)</w:t>
      </w:r>
      <w:r w:rsidR="00750949">
        <w:t xml:space="preserve"> </w:t>
      </w:r>
      <w:r w:rsidR="00D117CB">
        <w:t>maintenance procedure</w:t>
      </w:r>
      <w:r w:rsidR="003B5C96">
        <w:t xml:space="preserve"> is sufficient to maintain a moving UE’s timing in IoT NTN. To address this, recall that the </w:t>
      </w:r>
      <w:r w:rsidR="00EA24C2">
        <w:t xml:space="preserve">additional </w:t>
      </w:r>
      <w:r w:rsidR="003B5C96">
        <w:t>timing</w:t>
      </w:r>
      <w:r>
        <w:t xml:space="preserve"> </w:t>
      </w:r>
      <w:r>
        <w:rPr>
          <w:lang w:val="en-US"/>
        </w:rPr>
        <w:t>uncertainty</w:t>
      </w:r>
      <w:r w:rsidR="003B5C96">
        <w:rPr>
          <w:lang w:val="en-US"/>
        </w:rPr>
        <w:t xml:space="preserve"> in NTN stem</w:t>
      </w:r>
      <w:r>
        <w:rPr>
          <w:lang w:val="en-US"/>
        </w:rPr>
        <w:t>s</w:t>
      </w:r>
      <w:r w:rsidR="003B5C96">
        <w:rPr>
          <w:lang w:val="en-US"/>
        </w:rPr>
        <w:t xml:space="preserve"> from a) satellite’s motion and b) </w:t>
      </w:r>
      <w:r w:rsidR="003B5C96" w:rsidRPr="00485778">
        <w:rPr>
          <w:lang w:val="en-US"/>
        </w:rPr>
        <w:t>UE’s motion</w:t>
      </w:r>
      <w:r>
        <w:rPr>
          <w:lang w:val="en-US"/>
        </w:rPr>
        <w:t xml:space="preserve">. </w:t>
      </w:r>
      <w:r w:rsidR="00E57D51">
        <w:rPr>
          <w:lang w:val="en-US"/>
        </w:rPr>
        <w:t xml:space="preserve">It is expected that </w:t>
      </w:r>
      <w:r w:rsidR="00C33080">
        <w:rPr>
          <w:lang w:val="en-US"/>
        </w:rPr>
        <w:t>an</w:t>
      </w:r>
      <w:r w:rsidR="00E57D51">
        <w:rPr>
          <w:lang w:val="en-US"/>
        </w:rPr>
        <w:t xml:space="preserve"> IoT </w:t>
      </w:r>
      <w:r w:rsidR="003D2929">
        <w:rPr>
          <w:lang w:val="en-US"/>
        </w:rPr>
        <w:t xml:space="preserve">NTN </w:t>
      </w:r>
      <w:r w:rsidR="00E57D51">
        <w:rPr>
          <w:lang w:val="en-US"/>
        </w:rPr>
        <w:t xml:space="preserve">UE will </w:t>
      </w:r>
      <w:r w:rsidR="005467A4">
        <w:rPr>
          <w:lang w:val="en-US"/>
        </w:rPr>
        <w:t xml:space="preserve">apply segmented uplink pre-compensation to account for the timing drift due to satellite’s motion. </w:t>
      </w:r>
      <w:r w:rsidR="00C0782D">
        <w:rPr>
          <w:lang w:val="en-US"/>
        </w:rPr>
        <w:t xml:space="preserve">Therefore, for the sake of </w:t>
      </w:r>
      <w:r w:rsidR="006A76D8">
        <w:rPr>
          <w:lang w:val="en-US"/>
        </w:rPr>
        <w:t>argument</w:t>
      </w:r>
      <w:r w:rsidR="00C0782D">
        <w:rPr>
          <w:lang w:val="en-US"/>
        </w:rPr>
        <w:t xml:space="preserve">, </w:t>
      </w:r>
      <w:r w:rsidR="00C33080">
        <w:rPr>
          <w:lang w:val="en-US"/>
        </w:rPr>
        <w:t>let us</w:t>
      </w:r>
      <w:r w:rsidR="00C0782D">
        <w:rPr>
          <w:lang w:val="en-US"/>
        </w:rPr>
        <w:t xml:space="preserve"> assume a worst</w:t>
      </w:r>
      <w:r w:rsidR="00C33080">
        <w:rPr>
          <w:lang w:val="en-US"/>
        </w:rPr>
        <w:t>-case TA error</w:t>
      </w:r>
      <w:r w:rsidR="003D2929">
        <w:rPr>
          <w:lang w:val="en-US"/>
        </w:rPr>
        <w:t xml:space="preserve"> </w:t>
      </w:r>
      <w:r w:rsidR="003D2929" w:rsidRPr="00866B87">
        <w:rPr>
          <w:i/>
          <w:iCs/>
          <w:lang w:val="en-US"/>
        </w:rPr>
        <w:t>due to satellite motion</w:t>
      </w:r>
      <w:r w:rsidR="00C33080">
        <w:rPr>
          <w:lang w:val="en-US"/>
        </w:rPr>
        <w:t xml:space="preserve"> of 0.39 </w:t>
      </w:r>
      <m:oMath>
        <m:r>
          <w:rPr>
            <w:rFonts w:ascii="Cambria Math" w:hAnsi="Cambria Math"/>
            <w:lang w:val="en-US"/>
          </w:rPr>
          <m:t>μs</m:t>
        </m:r>
      </m:oMath>
      <w:r w:rsidR="00546C18">
        <w:rPr>
          <w:lang w:val="en-US"/>
        </w:rPr>
        <w:t xml:space="preserve"> (</w:t>
      </w:r>
      <w:r w:rsidR="007935E2">
        <w:rPr>
          <w:lang w:val="en-US"/>
        </w:rPr>
        <w:t xml:space="preserve">i.e., </w:t>
      </w:r>
      <w:r w:rsidR="00E03DC4">
        <w:rPr>
          <w:lang w:val="en-US"/>
        </w:rPr>
        <w:t>12*Ts</w:t>
      </w:r>
      <w:r w:rsidR="00ED6E89">
        <w:rPr>
          <w:lang w:val="en-US"/>
        </w:rPr>
        <w:t xml:space="preserve"> where Ts=32.55 ns</w:t>
      </w:r>
      <w:r w:rsidR="00546C18">
        <w:rPr>
          <w:lang w:val="en-US"/>
        </w:rPr>
        <w:t>)</w:t>
      </w:r>
      <w:r w:rsidR="00493DDD">
        <w:rPr>
          <w:lang w:val="en-US"/>
        </w:rPr>
        <w:t xml:space="preserve"> </w:t>
      </w:r>
      <w:r w:rsidR="00D35EBB">
        <w:rPr>
          <w:lang w:val="en-US"/>
        </w:rPr>
        <w:t>for an eMTC UE</w:t>
      </w:r>
      <w:r w:rsidR="00CA1CE2">
        <w:rPr>
          <w:lang w:val="en-US"/>
        </w:rPr>
        <w:t>.</w:t>
      </w:r>
      <w:r w:rsidR="00D35EBB">
        <w:rPr>
          <w:lang w:val="en-US"/>
        </w:rPr>
        <w:t xml:space="preserve"> </w:t>
      </w:r>
      <w:r w:rsidR="00CA1CE2">
        <w:rPr>
          <w:lang w:val="en-US"/>
        </w:rPr>
        <w:t>We note that</w:t>
      </w:r>
      <w:r w:rsidR="00D92CC3">
        <w:rPr>
          <w:lang w:val="en-US"/>
        </w:rPr>
        <w:t xml:space="preserve"> </w:t>
      </w:r>
      <w:r w:rsidR="00CA1CE2">
        <w:rPr>
          <w:lang w:val="en-US"/>
        </w:rPr>
        <w:t xml:space="preserve">this value is </w:t>
      </w:r>
      <w:r w:rsidR="003E484D">
        <w:rPr>
          <w:lang w:val="en-US"/>
        </w:rPr>
        <w:t>an upper bound on</w:t>
      </w:r>
      <w:r w:rsidR="00D92CC3">
        <w:rPr>
          <w:lang w:val="en-US"/>
        </w:rPr>
        <w:t xml:space="preserve"> </w:t>
      </w:r>
      <w:r w:rsidR="003E484D">
        <w:rPr>
          <w:lang w:val="en-US"/>
        </w:rPr>
        <w:t xml:space="preserve">the </w:t>
      </w:r>
      <w:r w:rsidR="00D92CC3">
        <w:rPr>
          <w:lang w:val="en-US"/>
        </w:rPr>
        <w:t xml:space="preserve">maximum </w:t>
      </w:r>
      <w:r w:rsidR="006A76D8">
        <w:rPr>
          <w:lang w:val="en-US"/>
        </w:rPr>
        <w:t>possible</w:t>
      </w:r>
      <w:r w:rsidR="00D92CC3">
        <w:rPr>
          <w:lang w:val="en-US"/>
        </w:rPr>
        <w:t xml:space="preserve"> TA error </w:t>
      </w:r>
      <w:r w:rsidR="006A76D8">
        <w:rPr>
          <w:lang w:val="en-US"/>
        </w:rPr>
        <w:t>due to satellite motion at the end of an uplink transmission segment</w:t>
      </w:r>
      <w:r w:rsidR="00313573">
        <w:rPr>
          <w:lang w:val="en-US"/>
        </w:rPr>
        <w:t xml:space="preserve"> assuming that the UE is </w:t>
      </w:r>
      <w:r w:rsidR="008F2AE2">
        <w:rPr>
          <w:lang w:val="en-US"/>
        </w:rPr>
        <w:t>stationary</w:t>
      </w:r>
      <w:r w:rsidR="00313573">
        <w:rPr>
          <w:lang w:val="en-US"/>
        </w:rPr>
        <w:t xml:space="preserve"> and the satellite contributes to a worst-case TA drift of 100 </w:t>
      </w:r>
      <m:oMath>
        <m:r>
          <w:rPr>
            <w:rFonts w:ascii="Cambria Math" w:hAnsi="Cambria Math"/>
            <w:lang w:val="en-US"/>
          </w:rPr>
          <m:t>μ</m:t>
        </m:r>
      </m:oMath>
      <w:r w:rsidR="00313573">
        <w:rPr>
          <w:lang w:val="en-US"/>
        </w:rPr>
        <w:t>s/s</w:t>
      </w:r>
      <w:r w:rsidR="00F52F6E">
        <w:rPr>
          <w:lang w:val="en-US"/>
        </w:rPr>
        <w:t>.</w:t>
      </w:r>
      <w:r w:rsidR="00C05818">
        <w:rPr>
          <w:lang w:val="en-US"/>
        </w:rPr>
        <w:t xml:space="preserve"> </w:t>
      </w:r>
      <w:r w:rsidR="00CA6CBF">
        <w:rPr>
          <w:lang w:val="en-US"/>
        </w:rPr>
        <w:t>We note that for NR NTN,</w:t>
      </w:r>
      <w:r w:rsidR="007D27BE">
        <w:rPr>
          <w:lang w:val="en-US"/>
        </w:rPr>
        <w:t xml:space="preserve"> RAN4 has </w:t>
      </w:r>
      <w:r w:rsidR="002217EA">
        <w:rPr>
          <w:lang w:val="en-US"/>
        </w:rPr>
        <w:t>relaxed</w:t>
      </w:r>
      <w:r w:rsidR="007D27BE">
        <w:rPr>
          <w:lang w:val="en-US"/>
        </w:rPr>
        <w:t xml:space="preserve"> </w:t>
      </w:r>
      <w:r w:rsidR="002217EA">
        <w:rPr>
          <w:lang w:val="en-US"/>
        </w:rPr>
        <w:t>the</w:t>
      </w:r>
      <w:r w:rsidR="007D27BE">
        <w:rPr>
          <w:lang w:val="en-US"/>
        </w:rPr>
        <w:t xml:space="preserve"> initial transmit timing error requirement </w:t>
      </w:r>
      <w:r w:rsidR="002217EA">
        <w:rPr>
          <w:lang w:val="en-US"/>
        </w:rPr>
        <w:t>from 12*Ts to</w:t>
      </w:r>
      <w:r w:rsidR="007D27BE">
        <w:rPr>
          <w:lang w:val="en-US"/>
        </w:rPr>
        <w:t xml:space="preserve"> </w:t>
      </w:r>
      <w:r w:rsidR="00316394">
        <w:rPr>
          <w:lang w:val="en-US"/>
        </w:rPr>
        <w:t>29*Ts</w:t>
      </w:r>
      <w:r w:rsidR="00E31970">
        <w:rPr>
          <w:lang w:val="en-US"/>
        </w:rPr>
        <w:t xml:space="preserve"> to account for errors </w:t>
      </w:r>
      <w:r w:rsidR="008F2AE2">
        <w:rPr>
          <w:lang w:val="en-US"/>
        </w:rPr>
        <w:t xml:space="preserve">in </w:t>
      </w:r>
      <w:r w:rsidR="00E31970">
        <w:rPr>
          <w:lang w:val="en-US"/>
        </w:rPr>
        <w:t>the satellite</w:t>
      </w:r>
      <w:r w:rsidR="00C94E36">
        <w:rPr>
          <w:lang w:val="en-US"/>
        </w:rPr>
        <w:t>/</w:t>
      </w:r>
      <w:r w:rsidR="00E31970">
        <w:rPr>
          <w:lang w:val="en-US"/>
        </w:rPr>
        <w:t>UE positions</w:t>
      </w:r>
      <w:r w:rsidR="00230C38">
        <w:rPr>
          <w:lang w:val="en-US"/>
        </w:rPr>
        <w:t xml:space="preserve">. </w:t>
      </w:r>
      <w:r w:rsidR="006C265F">
        <w:rPr>
          <w:lang w:val="en-US"/>
        </w:rPr>
        <w:t>If we assume a similar relaxation for eMTC NTN</w:t>
      </w:r>
      <w:r w:rsidR="00695EC5">
        <w:rPr>
          <w:lang w:val="en-US"/>
        </w:rPr>
        <w:t xml:space="preserve"> (which has a </w:t>
      </w:r>
      <w:r w:rsidR="00C94E36">
        <w:rPr>
          <w:lang w:val="en-US"/>
        </w:rPr>
        <w:t xml:space="preserve">minimum </w:t>
      </w:r>
      <w:r w:rsidR="00695EC5">
        <w:rPr>
          <w:lang w:val="en-US"/>
        </w:rPr>
        <w:t>transmit timing error requirement of 12*Ts</w:t>
      </w:r>
      <w:r w:rsidR="00D35460">
        <w:rPr>
          <w:lang w:val="en-US"/>
        </w:rPr>
        <w:t xml:space="preserve"> in terrestrial networks</w:t>
      </w:r>
      <w:r w:rsidR="00695EC5">
        <w:rPr>
          <w:lang w:val="en-US"/>
        </w:rPr>
        <w:t>)</w:t>
      </w:r>
      <w:r w:rsidR="000F42A1">
        <w:rPr>
          <w:lang w:val="en-US"/>
        </w:rPr>
        <w:t xml:space="preserve">, the </w:t>
      </w:r>
      <w:r w:rsidR="00AA54E1">
        <w:rPr>
          <w:lang w:val="en-US"/>
        </w:rPr>
        <w:t>net</w:t>
      </w:r>
      <w:r w:rsidR="000F42A1">
        <w:rPr>
          <w:lang w:val="en-US"/>
        </w:rPr>
        <w:t xml:space="preserve"> timing error due to satellite</w:t>
      </w:r>
      <w:r w:rsidR="00974A81">
        <w:rPr>
          <w:lang w:val="en-US"/>
        </w:rPr>
        <w:t>/</w:t>
      </w:r>
      <w:r w:rsidR="000F42A1">
        <w:rPr>
          <w:lang w:val="en-US"/>
        </w:rPr>
        <w:t>UE</w:t>
      </w:r>
      <w:r w:rsidR="00AA54E1">
        <w:rPr>
          <w:lang w:val="en-US"/>
        </w:rPr>
        <w:t xml:space="preserve"> motion needs to be within 17*Ts</w:t>
      </w:r>
      <w:r w:rsidR="00632F05">
        <w:rPr>
          <w:lang w:val="en-US"/>
        </w:rPr>
        <w:t xml:space="preserve"> for eMTC NTN</w:t>
      </w:r>
      <w:r w:rsidR="00AA54E1">
        <w:rPr>
          <w:lang w:val="en-US"/>
        </w:rPr>
        <w:t>.</w:t>
      </w:r>
      <w:r w:rsidR="000B0172">
        <w:rPr>
          <w:lang w:val="en-US"/>
        </w:rPr>
        <w:t xml:space="preserve"> </w:t>
      </w:r>
      <w:r w:rsidR="00701605">
        <w:rPr>
          <w:lang w:val="en-US"/>
        </w:rPr>
        <w:t xml:space="preserve">Assuming a worst-case TA error of 12*Ts due to satellite motion at the end of a transmission segment, there </w:t>
      </w:r>
      <w:r w:rsidR="00066EC5">
        <w:rPr>
          <w:lang w:val="en-US"/>
        </w:rPr>
        <w:t>remain</w:t>
      </w:r>
      <w:r w:rsidR="00075E3D">
        <w:rPr>
          <w:lang w:val="en-US"/>
        </w:rPr>
        <w:t>s</w:t>
      </w:r>
      <w:r w:rsidR="00701605">
        <w:rPr>
          <w:lang w:val="en-US"/>
        </w:rPr>
        <w:t xml:space="preserve"> 5*Ts</w:t>
      </w:r>
      <w:r w:rsidR="00434269">
        <w:rPr>
          <w:lang w:val="en-US"/>
        </w:rPr>
        <w:t xml:space="preserve"> (0.16 </w:t>
      </w:r>
      <m:oMath>
        <m:r>
          <w:rPr>
            <w:rFonts w:ascii="Cambria Math" w:hAnsi="Cambria Math"/>
            <w:lang w:val="en-US"/>
          </w:rPr>
          <m:t>μ</m:t>
        </m:r>
      </m:oMath>
      <w:r w:rsidR="00434269">
        <w:rPr>
          <w:lang w:val="en-US"/>
        </w:rPr>
        <w:t>s)</w:t>
      </w:r>
      <w:r w:rsidR="00701605">
        <w:rPr>
          <w:lang w:val="en-US"/>
        </w:rPr>
        <w:t xml:space="preserve"> to </w:t>
      </w:r>
      <w:r w:rsidR="005744EC">
        <w:rPr>
          <w:lang w:val="en-US"/>
        </w:rPr>
        <w:t>account for the TA error due to UE mobility</w:t>
      </w:r>
      <w:r w:rsidR="00A234FD">
        <w:rPr>
          <w:lang w:val="en-US"/>
        </w:rPr>
        <w:t xml:space="preserve">. In </w:t>
      </w:r>
      <w:r w:rsidR="00A234FD">
        <w:rPr>
          <w:lang w:val="en-US"/>
        </w:rPr>
        <w:fldChar w:fldCharType="begin"/>
      </w:r>
      <w:r w:rsidR="00A234FD">
        <w:rPr>
          <w:lang w:val="en-US"/>
        </w:rPr>
        <w:instrText xml:space="preserve"> REF _Ref115304915 \h </w:instrText>
      </w:r>
      <w:r w:rsidR="00A234FD">
        <w:rPr>
          <w:lang w:val="en-US"/>
        </w:rPr>
      </w:r>
      <w:r w:rsidR="00A234FD">
        <w:rPr>
          <w:lang w:val="en-US"/>
        </w:rPr>
        <w:fldChar w:fldCharType="separate"/>
      </w:r>
      <w:r w:rsidR="00A234FD">
        <w:t xml:space="preserve">Table </w:t>
      </w:r>
      <w:r w:rsidR="00A234FD">
        <w:rPr>
          <w:noProof/>
        </w:rPr>
        <w:t>1</w:t>
      </w:r>
      <w:r w:rsidR="00A234FD">
        <w:rPr>
          <w:lang w:val="en-US"/>
        </w:rPr>
        <w:fldChar w:fldCharType="end"/>
      </w:r>
      <w:r w:rsidR="00A234FD">
        <w:rPr>
          <w:lang w:val="en-US"/>
        </w:rPr>
        <w:t xml:space="preserve">, we </w:t>
      </w:r>
      <w:r w:rsidR="005A5143">
        <w:rPr>
          <w:lang w:val="en-US"/>
        </w:rPr>
        <w:t xml:space="preserve">provide the </w:t>
      </w:r>
      <w:r w:rsidR="00D47392">
        <w:rPr>
          <w:lang w:val="en-US"/>
        </w:rPr>
        <w:t>time duration until which the UE</w:t>
      </w:r>
      <w:r w:rsidR="00FD47F6">
        <w:rPr>
          <w:lang w:val="en-US"/>
        </w:rPr>
        <w:t xml:space="preserve"> can meet the uplink transmit timing error budget for various UE speeds.</w:t>
      </w:r>
      <w:r w:rsidR="00363FAE">
        <w:rPr>
          <w:lang w:val="en-US"/>
        </w:rPr>
        <w:t xml:space="preserve"> The TA error rate </w:t>
      </w:r>
      <w:r w:rsidR="00954424">
        <w:rPr>
          <w:lang w:val="en-US"/>
        </w:rPr>
        <w:t xml:space="preserve">due to UE mobility </w:t>
      </w:r>
      <w:r w:rsidR="00363FAE">
        <w:rPr>
          <w:lang w:val="en-US"/>
        </w:rPr>
        <w:t xml:space="preserve">is estimated </w:t>
      </w:r>
      <w:r w:rsidR="00C8413E">
        <w:rPr>
          <w:lang w:val="en-US"/>
        </w:rPr>
        <w:t xml:space="preserve">for LEO at 600 km and 30 degrees elevation angle </w:t>
      </w:r>
      <w:r w:rsidR="00363FAE">
        <w:rPr>
          <w:lang w:val="en-US"/>
        </w:rPr>
        <w:t xml:space="preserve">based on </w:t>
      </w:r>
      <w:r w:rsidR="00954424">
        <w:rPr>
          <w:lang w:val="en-US"/>
        </w:rPr>
        <w:t xml:space="preserve">the data </w:t>
      </w:r>
      <w:r w:rsidR="00C8413E">
        <w:rPr>
          <w:lang w:val="en-US"/>
        </w:rPr>
        <w:t xml:space="preserve">provided </w:t>
      </w:r>
      <w:r w:rsidR="00954424">
        <w:rPr>
          <w:lang w:val="en-US"/>
        </w:rPr>
        <w:t xml:space="preserve">in Table 1 in </w:t>
      </w:r>
      <w:r w:rsidR="00954424">
        <w:rPr>
          <w:lang w:val="en-US"/>
        </w:rPr>
        <w:fldChar w:fldCharType="begin"/>
      </w:r>
      <w:r w:rsidR="00954424">
        <w:rPr>
          <w:lang w:val="en-US"/>
        </w:rPr>
        <w:instrText xml:space="preserve"> REF _Ref115305392 \r \h </w:instrText>
      </w:r>
      <w:r w:rsidR="00954424">
        <w:rPr>
          <w:lang w:val="en-US"/>
        </w:rPr>
      </w:r>
      <w:r w:rsidR="00954424">
        <w:rPr>
          <w:lang w:val="en-US"/>
        </w:rPr>
        <w:fldChar w:fldCharType="separate"/>
      </w:r>
      <w:r w:rsidR="00954424">
        <w:rPr>
          <w:lang w:val="en-US"/>
        </w:rPr>
        <w:t>[2]</w:t>
      </w:r>
      <w:r w:rsidR="00954424">
        <w:rPr>
          <w:lang w:val="en-US"/>
        </w:rPr>
        <w:fldChar w:fldCharType="end"/>
      </w:r>
      <w:r w:rsidR="00954424">
        <w:rPr>
          <w:lang w:val="en-US"/>
        </w:rPr>
        <w:t>.</w:t>
      </w:r>
      <w:r w:rsidR="00FD47F6">
        <w:rPr>
          <w:lang w:val="en-US"/>
        </w:rPr>
        <w:t xml:space="preserve"> </w:t>
      </w:r>
    </w:p>
    <w:p w14:paraId="47CB0F21" w14:textId="54103430" w:rsidR="00661C3F" w:rsidRDefault="00661C3F" w:rsidP="008F2AE2">
      <w:pPr>
        <w:jc w:val="both"/>
        <w:rPr>
          <w:lang w:val="en-US"/>
        </w:rPr>
      </w:pPr>
    </w:p>
    <w:p w14:paraId="60608226" w14:textId="47C53126" w:rsidR="00464993" w:rsidRDefault="00464993" w:rsidP="00866B87">
      <w:pPr>
        <w:pStyle w:val="Caption"/>
        <w:keepNext/>
        <w:jc w:val="center"/>
      </w:pPr>
      <w:bookmarkStart w:id="0" w:name="_Ref115304915"/>
      <w:r>
        <w:lastRenderedPageBreak/>
        <w:t xml:space="preserve">Table </w:t>
      </w:r>
      <w:r w:rsidR="00456FFD">
        <w:fldChar w:fldCharType="begin"/>
      </w:r>
      <w:r w:rsidR="00456FFD">
        <w:instrText xml:space="preserve"> SEQ Table \* ARABIC </w:instrText>
      </w:r>
      <w:r w:rsidR="00456FFD">
        <w:fldChar w:fldCharType="separate"/>
      </w:r>
      <w:r>
        <w:rPr>
          <w:noProof/>
        </w:rPr>
        <w:t>1</w:t>
      </w:r>
      <w:r w:rsidR="00456FFD">
        <w:rPr>
          <w:noProof/>
        </w:rPr>
        <w:fldChar w:fldCharType="end"/>
      </w:r>
      <w:bookmarkEnd w:id="0"/>
      <w:r>
        <w:t xml:space="preserve"> Impact of UE mobility on timing error requirements for eMTC NTN.</w:t>
      </w:r>
    </w:p>
    <w:tbl>
      <w:tblPr>
        <w:tblStyle w:val="TableGrid"/>
        <w:tblW w:w="0" w:type="auto"/>
        <w:tblLook w:val="04A0" w:firstRow="1" w:lastRow="0" w:firstColumn="1" w:lastColumn="0" w:noHBand="0" w:noVBand="1"/>
      </w:tblPr>
      <w:tblGrid>
        <w:gridCol w:w="2407"/>
        <w:gridCol w:w="2407"/>
        <w:gridCol w:w="2407"/>
        <w:gridCol w:w="2408"/>
      </w:tblGrid>
      <w:tr w:rsidR="00661C3F" w14:paraId="567CF183" w14:textId="77777777" w:rsidTr="00661C3F">
        <w:tc>
          <w:tcPr>
            <w:tcW w:w="2407" w:type="dxa"/>
          </w:tcPr>
          <w:p w14:paraId="3A784280" w14:textId="1C48ACD2" w:rsidR="00661C3F" w:rsidRDefault="00464993" w:rsidP="00866B87">
            <w:pPr>
              <w:jc w:val="center"/>
              <w:rPr>
                <w:lang w:val="en-US"/>
              </w:rPr>
            </w:pPr>
            <w:r>
              <w:rPr>
                <w:lang w:val="en-US"/>
              </w:rPr>
              <w:t>UE speed</w:t>
            </w:r>
          </w:p>
        </w:tc>
        <w:tc>
          <w:tcPr>
            <w:tcW w:w="2407" w:type="dxa"/>
          </w:tcPr>
          <w:p w14:paraId="329BFD3F" w14:textId="0D8D3548" w:rsidR="00661C3F" w:rsidRDefault="00930D17" w:rsidP="00866B87">
            <w:pPr>
              <w:jc w:val="center"/>
              <w:rPr>
                <w:lang w:val="en-US"/>
              </w:rPr>
            </w:pPr>
            <w:r>
              <w:rPr>
                <w:lang w:val="en-US"/>
              </w:rPr>
              <w:t xml:space="preserve">TA error </w:t>
            </w:r>
            <w:r w:rsidR="00363FAE">
              <w:rPr>
                <w:lang w:val="en-US"/>
              </w:rPr>
              <w:t xml:space="preserve">rate </w:t>
            </w:r>
            <w:r>
              <w:rPr>
                <w:lang w:val="en-US"/>
              </w:rPr>
              <w:t>due to UE mobility only</w:t>
            </w:r>
          </w:p>
        </w:tc>
        <w:tc>
          <w:tcPr>
            <w:tcW w:w="2407" w:type="dxa"/>
          </w:tcPr>
          <w:p w14:paraId="254F1E13" w14:textId="2DC66B6A" w:rsidR="00661C3F" w:rsidRDefault="00930D17" w:rsidP="00866B87">
            <w:pPr>
              <w:jc w:val="center"/>
              <w:rPr>
                <w:lang w:val="en-US"/>
              </w:rPr>
            </w:pPr>
            <w:r>
              <w:rPr>
                <w:lang w:val="en-US"/>
              </w:rPr>
              <w:t>TA error due to satellite’s motion only</w:t>
            </w:r>
          </w:p>
        </w:tc>
        <w:tc>
          <w:tcPr>
            <w:tcW w:w="2408" w:type="dxa"/>
          </w:tcPr>
          <w:p w14:paraId="67417D9E" w14:textId="7C8446AD" w:rsidR="00661C3F" w:rsidRDefault="008927BC" w:rsidP="00866B87">
            <w:pPr>
              <w:jc w:val="center"/>
              <w:rPr>
                <w:lang w:val="en-US"/>
              </w:rPr>
            </w:pPr>
            <w:r>
              <w:rPr>
                <w:lang w:val="en-US"/>
              </w:rPr>
              <w:t>Time to reach the timing error limit of 17*Ts</w:t>
            </w:r>
          </w:p>
        </w:tc>
      </w:tr>
      <w:tr w:rsidR="00661C3F" w14:paraId="44B39AE3" w14:textId="77777777" w:rsidTr="00661C3F">
        <w:tc>
          <w:tcPr>
            <w:tcW w:w="2407" w:type="dxa"/>
          </w:tcPr>
          <w:p w14:paraId="124A03A3" w14:textId="2C12077B" w:rsidR="00661C3F" w:rsidRDefault="00880152" w:rsidP="00866B87">
            <w:pPr>
              <w:jc w:val="center"/>
              <w:rPr>
                <w:lang w:val="en-US"/>
              </w:rPr>
            </w:pPr>
            <w:r>
              <w:rPr>
                <w:lang w:val="en-US"/>
              </w:rPr>
              <w:t>3 km/h</w:t>
            </w:r>
          </w:p>
        </w:tc>
        <w:tc>
          <w:tcPr>
            <w:tcW w:w="2407" w:type="dxa"/>
          </w:tcPr>
          <w:p w14:paraId="3C7A3DE9" w14:textId="0D8A78EE" w:rsidR="00661C3F" w:rsidRDefault="006366D9" w:rsidP="00866B87">
            <w:pPr>
              <w:jc w:val="center"/>
              <w:rPr>
                <w:lang w:val="en-US"/>
              </w:rPr>
            </w:pPr>
            <w:r>
              <w:rPr>
                <w:lang w:val="en-US"/>
              </w:rPr>
              <w:t xml:space="preserve">0.00467 </w:t>
            </w:r>
            <m:oMath>
              <m:r>
                <w:rPr>
                  <w:rFonts w:ascii="Cambria Math" w:hAnsi="Cambria Math"/>
                  <w:lang w:val="en-US"/>
                </w:rPr>
                <m:t>μ</m:t>
              </m:r>
            </m:oMath>
            <w:r>
              <w:rPr>
                <w:lang w:val="en-US"/>
              </w:rPr>
              <w:t>s/s</w:t>
            </w:r>
          </w:p>
        </w:tc>
        <w:tc>
          <w:tcPr>
            <w:tcW w:w="2407" w:type="dxa"/>
          </w:tcPr>
          <w:p w14:paraId="38A5E83D" w14:textId="7E80C9C0" w:rsidR="00661C3F" w:rsidRDefault="0061175A"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4FCB48C5" w14:textId="65274D62" w:rsidR="00661C3F" w:rsidRDefault="006A7FD6" w:rsidP="00866B87">
            <w:pPr>
              <w:jc w:val="center"/>
              <w:rPr>
                <w:lang w:val="en-US"/>
              </w:rPr>
            </w:pPr>
            <w:r>
              <w:rPr>
                <w:lang w:val="en-US"/>
              </w:rPr>
              <w:t>34.3 s</w:t>
            </w:r>
          </w:p>
        </w:tc>
      </w:tr>
      <w:tr w:rsidR="00551DB3" w14:paraId="666D9CF0" w14:textId="77777777" w:rsidTr="00661C3F">
        <w:tc>
          <w:tcPr>
            <w:tcW w:w="2407" w:type="dxa"/>
          </w:tcPr>
          <w:p w14:paraId="6C9AD336" w14:textId="0D761508" w:rsidR="00551DB3" w:rsidRDefault="00551DB3" w:rsidP="00866B87">
            <w:pPr>
              <w:jc w:val="center"/>
              <w:rPr>
                <w:lang w:val="en-US"/>
              </w:rPr>
            </w:pPr>
            <w:r>
              <w:rPr>
                <w:lang w:val="en-US"/>
              </w:rPr>
              <w:t>60 km/h</w:t>
            </w:r>
          </w:p>
        </w:tc>
        <w:tc>
          <w:tcPr>
            <w:tcW w:w="2407" w:type="dxa"/>
          </w:tcPr>
          <w:p w14:paraId="0AA5B7EE" w14:textId="170F2049" w:rsidR="00551DB3" w:rsidRDefault="006E4C4E" w:rsidP="00866B87">
            <w:pPr>
              <w:jc w:val="center"/>
              <w:rPr>
                <w:lang w:val="en-US"/>
              </w:rPr>
            </w:pPr>
            <w:r>
              <w:rPr>
                <w:lang w:val="en-US"/>
              </w:rPr>
              <w:t xml:space="preserve">0.0967 </w:t>
            </w:r>
            <m:oMath>
              <m:r>
                <w:rPr>
                  <w:rFonts w:ascii="Cambria Math" w:hAnsi="Cambria Math"/>
                  <w:lang w:val="en-US"/>
                </w:rPr>
                <m:t>μ</m:t>
              </m:r>
            </m:oMath>
            <w:r>
              <w:rPr>
                <w:lang w:val="en-US"/>
              </w:rPr>
              <w:t>s/s</w:t>
            </w:r>
          </w:p>
        </w:tc>
        <w:tc>
          <w:tcPr>
            <w:tcW w:w="2407" w:type="dxa"/>
          </w:tcPr>
          <w:p w14:paraId="128DDBF0" w14:textId="47AAD223" w:rsidR="00551DB3" w:rsidRDefault="00551DB3"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673B3BAF" w14:textId="7B21EFE3" w:rsidR="00551DB3" w:rsidRDefault="006E4C4E" w:rsidP="00866B87">
            <w:pPr>
              <w:jc w:val="center"/>
              <w:rPr>
                <w:lang w:val="en-US"/>
              </w:rPr>
            </w:pPr>
            <w:r>
              <w:rPr>
                <w:lang w:val="en-US"/>
              </w:rPr>
              <w:t>1.65 s</w:t>
            </w:r>
          </w:p>
        </w:tc>
      </w:tr>
      <w:tr w:rsidR="00661C3F" w14:paraId="478CA3F6" w14:textId="77777777" w:rsidTr="00661C3F">
        <w:tc>
          <w:tcPr>
            <w:tcW w:w="2407" w:type="dxa"/>
          </w:tcPr>
          <w:p w14:paraId="3949D0D4" w14:textId="1DDED1F7" w:rsidR="00661C3F" w:rsidRDefault="00880152" w:rsidP="00866B87">
            <w:pPr>
              <w:jc w:val="center"/>
              <w:rPr>
                <w:lang w:val="en-US"/>
              </w:rPr>
            </w:pPr>
            <w:r>
              <w:rPr>
                <w:lang w:val="en-US"/>
              </w:rPr>
              <w:t>120 km/h</w:t>
            </w:r>
          </w:p>
        </w:tc>
        <w:tc>
          <w:tcPr>
            <w:tcW w:w="2407" w:type="dxa"/>
          </w:tcPr>
          <w:p w14:paraId="5FDD311A" w14:textId="309E659F" w:rsidR="00661C3F" w:rsidRDefault="00880152" w:rsidP="00866B87">
            <w:pPr>
              <w:jc w:val="center"/>
              <w:rPr>
                <w:lang w:val="en-US"/>
              </w:rPr>
            </w:pPr>
            <w:r>
              <w:rPr>
                <w:lang w:val="en-US"/>
              </w:rPr>
              <w:t xml:space="preserve">0.193 </w:t>
            </w:r>
            <m:oMath>
              <m:r>
                <w:rPr>
                  <w:rFonts w:ascii="Cambria Math" w:hAnsi="Cambria Math"/>
                  <w:lang w:val="en-US"/>
                </w:rPr>
                <m:t>μ</m:t>
              </m:r>
            </m:oMath>
            <w:r>
              <w:rPr>
                <w:lang w:val="en-US"/>
              </w:rPr>
              <w:t>s/s</w:t>
            </w:r>
          </w:p>
        </w:tc>
        <w:tc>
          <w:tcPr>
            <w:tcW w:w="2407" w:type="dxa"/>
          </w:tcPr>
          <w:p w14:paraId="43B1955A" w14:textId="0B66A115" w:rsidR="00661C3F" w:rsidRDefault="0061175A"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0EBB6E8C" w14:textId="007C20FF" w:rsidR="00661C3F" w:rsidRDefault="00150B6F" w:rsidP="00866B87">
            <w:pPr>
              <w:jc w:val="center"/>
              <w:rPr>
                <w:lang w:val="en-US"/>
              </w:rPr>
            </w:pPr>
            <w:r>
              <w:rPr>
                <w:lang w:val="en-US"/>
              </w:rPr>
              <w:t>0.83 s</w:t>
            </w:r>
          </w:p>
        </w:tc>
      </w:tr>
    </w:tbl>
    <w:p w14:paraId="0CAEEF0E" w14:textId="77777777" w:rsidR="00661C3F" w:rsidRDefault="00661C3F" w:rsidP="00866B87">
      <w:pPr>
        <w:jc w:val="both"/>
        <w:rPr>
          <w:lang w:val="en-US"/>
        </w:rPr>
      </w:pPr>
    </w:p>
    <w:p w14:paraId="5489DF69" w14:textId="1B614A8C" w:rsidR="003B5C96" w:rsidRDefault="001F47BF" w:rsidP="00866B87">
      <w:pPr>
        <w:jc w:val="both"/>
        <w:rPr>
          <w:lang w:val="en-US"/>
        </w:rPr>
      </w:pPr>
      <w:r>
        <w:rPr>
          <w:lang w:val="en-US"/>
        </w:rPr>
        <w:t xml:space="preserve">Without closed loop timing correction, </w:t>
      </w:r>
      <w:r>
        <w:rPr>
          <w:lang w:val="en-US"/>
        </w:rPr>
        <w:fldChar w:fldCharType="begin"/>
      </w:r>
      <w:r>
        <w:rPr>
          <w:lang w:val="en-US"/>
        </w:rPr>
        <w:instrText xml:space="preserve"> REF _Ref115304915 \h </w:instrText>
      </w:r>
      <w:r w:rsidR="00223828">
        <w:rPr>
          <w:lang w:val="en-US"/>
        </w:rPr>
        <w:instrText xml:space="preserve"> \* MERGEFORMAT </w:instrText>
      </w:r>
      <w:r>
        <w:rPr>
          <w:lang w:val="en-US"/>
        </w:rPr>
      </w:r>
      <w:r>
        <w:rPr>
          <w:lang w:val="en-US"/>
        </w:rPr>
        <w:fldChar w:fldCharType="separate"/>
      </w:r>
      <w:r>
        <w:t xml:space="preserve">Table </w:t>
      </w:r>
      <w:r>
        <w:rPr>
          <w:noProof/>
        </w:rPr>
        <w:t>1</w:t>
      </w:r>
      <w:r>
        <w:rPr>
          <w:lang w:val="en-US"/>
        </w:rPr>
        <w:fldChar w:fldCharType="end"/>
      </w:r>
      <w:r w:rsidR="00251BB6">
        <w:rPr>
          <w:lang w:val="en-US"/>
        </w:rPr>
        <w:t xml:space="preserve"> sho</w:t>
      </w:r>
      <w:r w:rsidR="00A134A4">
        <w:rPr>
          <w:lang w:val="en-US"/>
        </w:rPr>
        <w:t xml:space="preserve">ws that for </w:t>
      </w:r>
      <w:r>
        <w:rPr>
          <w:lang w:val="en-US"/>
        </w:rPr>
        <w:t>3 km/h</w:t>
      </w:r>
      <w:r w:rsidR="00A134A4">
        <w:rPr>
          <w:lang w:val="en-US"/>
        </w:rPr>
        <w:t xml:space="preserve">, </w:t>
      </w:r>
      <w:r w:rsidR="001B34B3">
        <w:rPr>
          <w:lang w:val="en-US"/>
        </w:rPr>
        <w:t xml:space="preserve">the UE may need to </w:t>
      </w:r>
      <w:r w:rsidR="004C3ACA">
        <w:rPr>
          <w:lang w:val="en-US"/>
        </w:rPr>
        <w:t xml:space="preserve">correct its timing </w:t>
      </w:r>
      <w:r w:rsidR="00EC08E5">
        <w:rPr>
          <w:lang w:val="en-US"/>
        </w:rPr>
        <w:t xml:space="preserve">to account for </w:t>
      </w:r>
      <w:r w:rsidR="00A25EA9">
        <w:rPr>
          <w:lang w:val="en-US"/>
        </w:rPr>
        <w:t xml:space="preserve">TA error due to UE mobility </w:t>
      </w:r>
      <w:r w:rsidR="004C3ACA">
        <w:rPr>
          <w:lang w:val="en-US"/>
        </w:rPr>
        <w:t xml:space="preserve">either via a </w:t>
      </w:r>
      <w:r w:rsidR="004C7CF5">
        <w:rPr>
          <w:lang w:val="en-US"/>
        </w:rPr>
        <w:t>TA command (</w:t>
      </w:r>
      <w:r w:rsidR="004C3ACA">
        <w:rPr>
          <w:lang w:val="en-US"/>
        </w:rPr>
        <w:t>TAC</w:t>
      </w:r>
      <w:r w:rsidR="004C7CF5">
        <w:rPr>
          <w:lang w:val="en-US"/>
        </w:rPr>
        <w:t>)</w:t>
      </w:r>
      <w:r w:rsidR="004C3ACA">
        <w:rPr>
          <w:lang w:val="en-US"/>
        </w:rPr>
        <w:t xml:space="preserve"> or by refreshing its GNSS after 34 s.</w:t>
      </w:r>
      <w:r w:rsidR="001B34B3">
        <w:rPr>
          <w:lang w:val="en-US"/>
        </w:rPr>
        <w:t xml:space="preserve"> </w:t>
      </w:r>
      <w:r w:rsidR="002967D1">
        <w:rPr>
          <w:lang w:val="en-US"/>
        </w:rPr>
        <w:t>A</w:t>
      </w:r>
      <w:r w:rsidR="00F40D8B">
        <w:rPr>
          <w:lang w:val="en-US"/>
        </w:rPr>
        <w:t>t</w:t>
      </w:r>
      <w:r w:rsidR="004615A6">
        <w:rPr>
          <w:lang w:val="en-US"/>
        </w:rPr>
        <w:t xml:space="preserve"> </w:t>
      </w:r>
      <w:r w:rsidR="00F40D8B">
        <w:rPr>
          <w:lang w:val="en-US"/>
        </w:rPr>
        <w:t>120 km/h</w:t>
      </w:r>
      <w:r w:rsidR="004615A6">
        <w:rPr>
          <w:lang w:val="en-US"/>
        </w:rPr>
        <w:t xml:space="preserve">, </w:t>
      </w:r>
      <w:r w:rsidR="002967D1">
        <w:rPr>
          <w:lang w:val="en-US"/>
        </w:rPr>
        <w:t>such an intervention</w:t>
      </w:r>
      <w:r w:rsidR="00F40D8B">
        <w:rPr>
          <w:lang w:val="en-US"/>
        </w:rPr>
        <w:t xml:space="preserve"> will</w:t>
      </w:r>
      <w:r w:rsidR="004615A6">
        <w:rPr>
          <w:lang w:val="en-US"/>
        </w:rPr>
        <w:t xml:space="preserve"> be needed</w:t>
      </w:r>
      <w:r w:rsidR="002967D1">
        <w:rPr>
          <w:lang w:val="en-US"/>
        </w:rPr>
        <w:t xml:space="preserve"> </w:t>
      </w:r>
      <w:r w:rsidR="00F40D8B">
        <w:rPr>
          <w:lang w:val="en-US"/>
        </w:rPr>
        <w:t>every 0.83 s</w:t>
      </w:r>
      <w:r w:rsidR="004615A6">
        <w:rPr>
          <w:lang w:val="en-US"/>
        </w:rPr>
        <w:t>.</w:t>
      </w:r>
      <w:r w:rsidR="00780AF9">
        <w:rPr>
          <w:lang w:val="en-US"/>
        </w:rPr>
        <w:t xml:space="preserve"> </w:t>
      </w:r>
      <w:r w:rsidR="00A25EA9">
        <w:rPr>
          <w:lang w:val="en-US"/>
        </w:rPr>
        <w:t xml:space="preserve">Note that in this analysis, we have assumed that the UE already corrects </w:t>
      </w:r>
      <w:r w:rsidR="009D6874">
        <w:rPr>
          <w:lang w:val="en-US"/>
        </w:rPr>
        <w:t>its timing every segment to account for the TA error due to satellite motion</w:t>
      </w:r>
      <w:r w:rsidR="00A25EA9">
        <w:rPr>
          <w:lang w:val="en-US"/>
        </w:rPr>
        <w:t>.</w:t>
      </w:r>
      <w:r w:rsidR="00780AF9">
        <w:rPr>
          <w:lang w:val="en-US"/>
        </w:rPr>
        <w:t xml:space="preserve"> </w:t>
      </w:r>
      <w:r w:rsidR="00DD7182">
        <w:rPr>
          <w:lang w:val="en-US"/>
        </w:rPr>
        <w:t xml:space="preserve">To conclude, the existing </w:t>
      </w:r>
      <w:r w:rsidR="00D75CDB">
        <w:rPr>
          <w:lang w:val="en-US"/>
        </w:rPr>
        <w:t>closed loop timing control mechanism is sufficient to address the uncertainty in UE’s position.</w:t>
      </w:r>
    </w:p>
    <w:p w14:paraId="0D330835" w14:textId="37969E5C" w:rsidR="00A00626" w:rsidRDefault="00A00626" w:rsidP="004C7CF5">
      <w:pPr>
        <w:pStyle w:val="Observation"/>
      </w:pPr>
      <w:bookmarkStart w:id="1" w:name="_Toc115423679"/>
      <w:r>
        <w:t xml:space="preserve">The existing </w:t>
      </w:r>
      <w:r w:rsidR="00574AE9">
        <w:t xml:space="preserve">TAC mechanism is sufficient to </w:t>
      </w:r>
      <w:r w:rsidR="00440F41">
        <w:t xml:space="preserve">address the </w:t>
      </w:r>
      <w:r w:rsidR="0041727D">
        <w:t>timing error due to</w:t>
      </w:r>
      <w:r w:rsidR="00440F41">
        <w:t xml:space="preserve"> </w:t>
      </w:r>
      <w:r w:rsidR="0041727D">
        <w:t xml:space="preserve">incorrect </w:t>
      </w:r>
      <w:r w:rsidR="00440F41">
        <w:t xml:space="preserve">UE position </w:t>
      </w:r>
      <w:r w:rsidR="0041727D">
        <w:t>in</w:t>
      </w:r>
      <w:r w:rsidR="00440F41">
        <w:t xml:space="preserve"> IoT NTN.</w:t>
      </w:r>
      <w:bookmarkEnd w:id="1"/>
      <w:r w:rsidR="00574AE9">
        <w:t xml:space="preserve"> </w:t>
      </w:r>
    </w:p>
    <w:p w14:paraId="3F0816EC" w14:textId="2F424CD4" w:rsidR="00D92F40" w:rsidRDefault="00AB3371" w:rsidP="00866B87">
      <w:pPr>
        <w:jc w:val="both"/>
      </w:pPr>
      <w:r>
        <w:t xml:space="preserve">However, </w:t>
      </w:r>
      <w:r w:rsidR="008F0A4B">
        <w:t>minor</w:t>
      </w:r>
      <w:r>
        <w:t xml:space="preserve"> enhancements </w:t>
      </w:r>
      <w:r w:rsidR="00B8585C">
        <w:t xml:space="preserve">to closed loop </w:t>
      </w:r>
      <w:r w:rsidR="008F0A4B">
        <w:t>mechanism</w:t>
      </w:r>
      <w:r w:rsidR="00B8585C">
        <w:t xml:space="preserve"> </w:t>
      </w:r>
      <w:r w:rsidR="00AB6CFC">
        <w:t>may be</w:t>
      </w:r>
      <w:r>
        <w:t xml:space="preserve"> needed to </w:t>
      </w:r>
      <w:r w:rsidR="00B8585C">
        <w:t xml:space="preserve">enable an energy efficient </w:t>
      </w:r>
      <w:r w:rsidR="00106DD5">
        <w:t>operation</w:t>
      </w:r>
      <w:r w:rsidR="00B8585C">
        <w:t xml:space="preserve"> that </w:t>
      </w:r>
      <w:r>
        <w:t>avoid</w:t>
      </w:r>
      <w:r w:rsidR="00B8585C">
        <w:t>s</w:t>
      </w:r>
      <w:r>
        <w:t xml:space="preserve"> GNSS position fix. For instance, the network should have the possibility to indicate to the UE if it can continue to </w:t>
      </w:r>
      <w:r w:rsidR="005E777C">
        <w:t xml:space="preserve">transmit on the </w:t>
      </w:r>
      <w:r>
        <w:t xml:space="preserve">uplink even if the GNSS </w:t>
      </w:r>
      <w:r w:rsidR="00F06624">
        <w:t xml:space="preserve">validity </w:t>
      </w:r>
      <w:r>
        <w:t xml:space="preserve">timer expires. </w:t>
      </w:r>
      <w:r w:rsidR="00293289">
        <w:t xml:space="preserve">This is essential because the role of closed-loop timing </w:t>
      </w:r>
      <w:r w:rsidR="00791DBC">
        <w:t>control is to reduce the need of</w:t>
      </w:r>
      <w:r w:rsidR="00D92F40">
        <w:t xml:space="preserve"> </w:t>
      </w:r>
      <w:r w:rsidR="00791DBC">
        <w:t>GNSS reacquisition</w:t>
      </w:r>
      <w:r w:rsidR="00F06624">
        <w:t xml:space="preserve"> – so </w:t>
      </w:r>
      <w:r w:rsidR="00C74103">
        <w:t xml:space="preserve">even </w:t>
      </w:r>
      <w:r w:rsidR="00F06624">
        <w:t xml:space="preserve">if the GNSS timer </w:t>
      </w:r>
      <w:r w:rsidR="00C74103">
        <w:t xml:space="preserve">has </w:t>
      </w:r>
      <w:r w:rsidR="00F06624">
        <w:t>expire</w:t>
      </w:r>
      <w:r w:rsidR="00C74103">
        <w:t>d</w:t>
      </w:r>
      <w:r w:rsidR="00F06624">
        <w:t>, the network</w:t>
      </w:r>
      <w:r w:rsidR="007D6243">
        <w:t xml:space="preserve"> may </w:t>
      </w:r>
      <w:r w:rsidR="00C74103">
        <w:t xml:space="preserve">continue to </w:t>
      </w:r>
      <w:r w:rsidR="007D6243">
        <w:t>send TA</w:t>
      </w:r>
      <w:r w:rsidR="00750949">
        <w:t xml:space="preserve">Cs </w:t>
      </w:r>
      <w:r w:rsidR="007D6243">
        <w:t xml:space="preserve">to </w:t>
      </w:r>
      <w:r w:rsidR="006A5DF5">
        <w:t>help the UE maintain its</w:t>
      </w:r>
      <w:r w:rsidR="007D6243">
        <w:t xml:space="preserve"> </w:t>
      </w:r>
      <w:r w:rsidR="006A5DF5">
        <w:t>synchronization</w:t>
      </w:r>
      <w:r w:rsidR="00D92F40">
        <w:t>.</w:t>
      </w:r>
      <w:r w:rsidR="00541118">
        <w:t xml:space="preserve"> </w:t>
      </w:r>
      <w:r w:rsidR="00791DBC">
        <w:t xml:space="preserve"> </w:t>
      </w:r>
    </w:p>
    <w:p w14:paraId="15F8B643" w14:textId="77777777" w:rsidR="00EE3D20" w:rsidRDefault="00EE3D20" w:rsidP="00866B87">
      <w:pPr>
        <w:pStyle w:val="Proposal"/>
      </w:pPr>
      <w:bookmarkStart w:id="2" w:name="_Toc115423685"/>
      <w:r>
        <w:t>Network can potentially indicate to an IoT NTN UE in connected mode if it can continue its uplink transmission after GNSS validity timer expiry.</w:t>
      </w:r>
      <w:bookmarkEnd w:id="2"/>
      <w:r>
        <w:t xml:space="preserve"> </w:t>
      </w:r>
    </w:p>
    <w:p w14:paraId="0FEB6E83" w14:textId="7EF996E4" w:rsidR="00205188" w:rsidRDefault="00AB3371" w:rsidP="00866B87">
      <w:pPr>
        <w:jc w:val="both"/>
      </w:pPr>
      <w:r>
        <w:t>Moreover, if the network solely relies on</w:t>
      </w:r>
      <w:r w:rsidR="00C74103">
        <w:t xml:space="preserve"> </w:t>
      </w:r>
      <w:r w:rsidR="00087AE2">
        <w:t>TAC</w:t>
      </w:r>
      <w:r w:rsidR="00C74103">
        <w:t>s</w:t>
      </w:r>
      <w:r w:rsidR="00087AE2">
        <w:t xml:space="preserve"> </w:t>
      </w:r>
      <w:r>
        <w:t xml:space="preserve">to correct UE’s timing </w:t>
      </w:r>
      <w:r w:rsidR="00635587">
        <w:t xml:space="preserve">before or </w:t>
      </w:r>
      <w:r>
        <w:t xml:space="preserve">after GNSS </w:t>
      </w:r>
      <w:r w:rsidR="005E777C">
        <w:t xml:space="preserve">position </w:t>
      </w:r>
      <w:r>
        <w:t xml:space="preserve">expiry, the signalling overhead could be very high due to the large timing drift. </w:t>
      </w:r>
      <w:r w:rsidR="005E777C">
        <w:t xml:space="preserve">A potential solution is to allow the UE </w:t>
      </w:r>
      <w:r w:rsidR="00D355FD">
        <w:t xml:space="preserve">to </w:t>
      </w:r>
      <w:r w:rsidR="002E5405">
        <w:t xml:space="preserve">compute </w:t>
      </w:r>
      <w:r w:rsidR="009A5A7E">
        <w:t>i</w:t>
      </w:r>
      <w:r w:rsidR="00106DD5">
        <w:t>ts</w:t>
      </w:r>
      <w:r w:rsidR="005E777C">
        <w:t xml:space="preserve"> </w:t>
      </w:r>
      <w:r w:rsidR="00106DD5">
        <w:t>TA</w:t>
      </w:r>
      <w:r w:rsidR="005E777C">
        <w:t xml:space="preserve"> </w:t>
      </w:r>
      <w:r w:rsidR="002528AE">
        <w:t xml:space="preserve">values </w:t>
      </w:r>
      <w:r w:rsidR="00C50DF6">
        <w:t xml:space="preserve">(until a new TAC is received) </w:t>
      </w:r>
      <w:r w:rsidR="005E777C">
        <w:t xml:space="preserve">based on the service link </w:t>
      </w:r>
      <w:r w:rsidR="00C960B3">
        <w:t xml:space="preserve">and common TA </w:t>
      </w:r>
      <w:r w:rsidR="005E777C">
        <w:t>drift</w:t>
      </w:r>
      <w:r w:rsidR="00E26015">
        <w:t xml:space="preserve"> parameters</w:t>
      </w:r>
      <w:r w:rsidR="005E777C">
        <w:t xml:space="preserve">, where the parameters related to </w:t>
      </w:r>
      <w:r w:rsidR="00E70FC3">
        <w:t xml:space="preserve">the </w:t>
      </w:r>
      <w:r w:rsidR="005E777C">
        <w:t xml:space="preserve">service link drift can either </w:t>
      </w:r>
      <w:r w:rsidR="00087AE2">
        <w:t xml:space="preserve">be </w:t>
      </w:r>
      <w:r w:rsidR="005E777C">
        <w:t xml:space="preserve">tracked by the UE </w:t>
      </w:r>
      <w:r w:rsidR="00087AE2">
        <w:t xml:space="preserve">or </w:t>
      </w:r>
      <w:r w:rsidR="005E777C">
        <w:t xml:space="preserve">indicated by the network. </w:t>
      </w:r>
      <w:r w:rsidR="00087AE2">
        <w:t xml:space="preserve">This </w:t>
      </w:r>
      <w:r w:rsidR="00106DD5">
        <w:t xml:space="preserve">semi-autonomous approach </w:t>
      </w:r>
      <w:r w:rsidR="00087AE2">
        <w:t>may help reduce the signalling overhead as fewer TACs will be needed</w:t>
      </w:r>
      <w:r w:rsidR="00106DD5">
        <w:t>; and the UE need not perform a GNSS position fix to correct its timing</w:t>
      </w:r>
      <w:r w:rsidR="00087AE2">
        <w:t>.</w:t>
      </w:r>
    </w:p>
    <w:p w14:paraId="41C08C15" w14:textId="5942A1C9" w:rsidR="000B305C" w:rsidRDefault="008A5BCD" w:rsidP="00866B87">
      <w:pPr>
        <w:jc w:val="both"/>
      </w:pPr>
      <w:r>
        <w:t>For</w:t>
      </w:r>
      <w:r w:rsidR="0045627B">
        <w:t xml:space="preserve"> IoT NTN</w:t>
      </w:r>
      <w:r w:rsidR="00A14499">
        <w:t xml:space="preserve">, </w:t>
      </w:r>
      <w:r w:rsidR="000358D3">
        <w:t>i</w:t>
      </w:r>
      <w:r w:rsidR="00DA52B0">
        <w:t>t is possible for a network to broadcast drift parameters for common TA</w:t>
      </w:r>
      <w:r w:rsidR="009C792F">
        <w:t xml:space="preserve">. </w:t>
      </w:r>
      <w:r w:rsidR="00C63C34">
        <w:t xml:space="preserve">If the network </w:t>
      </w:r>
      <w:r>
        <w:t xml:space="preserve">additionally </w:t>
      </w:r>
      <w:r w:rsidR="00C63C34">
        <w:t>indi</w:t>
      </w:r>
      <w:r w:rsidR="00B45B46">
        <w:t xml:space="preserve">cates the </w:t>
      </w:r>
      <w:r w:rsidR="00621A6C">
        <w:t xml:space="preserve">UE-specific </w:t>
      </w:r>
      <w:r w:rsidR="0076209B">
        <w:t xml:space="preserve">timing </w:t>
      </w:r>
      <w:r w:rsidR="00621A6C">
        <w:t>drift parameter</w:t>
      </w:r>
      <w:r w:rsidR="0076209B">
        <w:t>s for the service link</w:t>
      </w:r>
      <w:r w:rsidR="00B83D2E">
        <w:t xml:space="preserve"> to </w:t>
      </w:r>
      <w:r w:rsidR="00412815">
        <w:t>a UE in connected mode</w:t>
      </w:r>
      <w:r w:rsidR="00FA2A0F">
        <w:t xml:space="preserve">, it may </w:t>
      </w:r>
      <w:r w:rsidR="00412815">
        <w:t xml:space="preserve">enable the UE </w:t>
      </w:r>
      <w:r w:rsidR="008861FA">
        <w:t>to update its TA values</w:t>
      </w:r>
      <w:r w:rsidR="00412815">
        <w:t xml:space="preserve"> </w:t>
      </w:r>
      <w:r w:rsidR="00F03143">
        <w:t xml:space="preserve">accordingly </w:t>
      </w:r>
      <w:r w:rsidR="00075B86">
        <w:t xml:space="preserve">(until a new TAC is received) </w:t>
      </w:r>
      <w:r w:rsidR="00F03143">
        <w:t xml:space="preserve">to </w:t>
      </w:r>
      <w:r w:rsidR="00FA2A0F">
        <w:t xml:space="preserve">compensate for </w:t>
      </w:r>
      <w:r w:rsidR="00412815">
        <w:t>its</w:t>
      </w:r>
      <w:r w:rsidR="00FA2A0F">
        <w:t xml:space="preserve"> inaccurate GNSS position. </w:t>
      </w:r>
      <w:r w:rsidR="0076209B">
        <w:t xml:space="preserve"> </w:t>
      </w:r>
    </w:p>
    <w:p w14:paraId="073478C3" w14:textId="2F6879BF" w:rsidR="00412974" w:rsidRDefault="00412974" w:rsidP="00412974">
      <w:pPr>
        <w:pStyle w:val="Proposal"/>
      </w:pPr>
      <w:bookmarkStart w:id="3" w:name="_Toc115423686"/>
      <w:r>
        <w:t xml:space="preserve">Network can </w:t>
      </w:r>
      <w:r w:rsidR="00106DD5">
        <w:t xml:space="preserve">optionally </w:t>
      </w:r>
      <w:r>
        <w:t xml:space="preserve">indicate service link </w:t>
      </w:r>
      <w:r w:rsidR="00106DD5">
        <w:t>timing drift</w:t>
      </w:r>
      <w:r>
        <w:t xml:space="preserve"> parameters to an IoT NTN UE in connected mode.</w:t>
      </w:r>
      <w:bookmarkEnd w:id="3"/>
      <w:r>
        <w:t xml:space="preserve"> </w:t>
      </w:r>
    </w:p>
    <w:p w14:paraId="18889775" w14:textId="72457407" w:rsidR="00087AE2" w:rsidRDefault="00412974" w:rsidP="00087AE2">
      <w:pPr>
        <w:pStyle w:val="Proposal"/>
      </w:pPr>
      <w:bookmarkStart w:id="4" w:name="_Toc115423687"/>
      <w:r>
        <w:t>Upon GNSS timer expiry in connected mode, a</w:t>
      </w:r>
      <w:r w:rsidR="00087AE2">
        <w:t xml:space="preserve">n IoT NTN UE may use service link drift information </w:t>
      </w:r>
      <w:r>
        <w:t>(in addition to common TA parameters)</w:t>
      </w:r>
      <w:r w:rsidR="00B661C9">
        <w:t xml:space="preserve"> to calculate TA values</w:t>
      </w:r>
      <w:r>
        <w:t xml:space="preserve"> </w:t>
      </w:r>
      <w:r w:rsidR="002F1043">
        <w:t>before</w:t>
      </w:r>
      <w:r>
        <w:t xml:space="preserve"> </w:t>
      </w:r>
      <w:r w:rsidR="002F1043">
        <w:t xml:space="preserve">receiving </w:t>
      </w:r>
      <w:r w:rsidR="00E16C1E">
        <w:t xml:space="preserve">the </w:t>
      </w:r>
      <w:r w:rsidR="002F1043">
        <w:t xml:space="preserve">next </w:t>
      </w:r>
      <w:r>
        <w:t>TA command.</w:t>
      </w:r>
      <w:bookmarkEnd w:id="4"/>
      <w:r>
        <w:t xml:space="preserve"> </w:t>
      </w:r>
      <w:r w:rsidR="00087AE2">
        <w:t xml:space="preserve">  </w:t>
      </w:r>
    </w:p>
    <w:p w14:paraId="6DFCED06" w14:textId="4E4C03C7" w:rsidR="00412974" w:rsidRDefault="00412974" w:rsidP="00412974">
      <w:r>
        <w:t>Similar to closed loop TA mechanism, closed loop frequency adjustment (FA) mechanism may also be needed in IoT NTN. There are many remaining details to be sorted out once we agree, in principle, to introduce closed loop frequency correction mechanism. For example, if there should be a joint command for both TA and FA, or separate commands, the FA granularity, etc.</w:t>
      </w:r>
    </w:p>
    <w:p w14:paraId="158F172F" w14:textId="06537677" w:rsidR="00412974" w:rsidRPr="00412974" w:rsidRDefault="00412974" w:rsidP="00412974">
      <w:pPr>
        <w:pStyle w:val="Proposal"/>
      </w:pPr>
      <w:bookmarkStart w:id="5" w:name="_Toc115423688"/>
      <w:r>
        <w:t>Closed loop frequency correction mechanism should optionally be supported in IoT NTN.</w:t>
      </w:r>
      <w:bookmarkEnd w:id="5"/>
    </w:p>
    <w:p w14:paraId="55ED99A3" w14:textId="00E84A8D" w:rsidR="000750A8" w:rsidRDefault="000750A8" w:rsidP="000750A8">
      <w:pPr>
        <w:pStyle w:val="Heading2"/>
      </w:pPr>
      <w:r>
        <w:t>2.</w:t>
      </w:r>
      <w:r w:rsidR="00205188">
        <w:t>2</w:t>
      </w:r>
      <w:r>
        <w:tab/>
        <w:t>GNSS</w:t>
      </w:r>
      <w:r w:rsidR="004C75EB">
        <w:t xml:space="preserve"> acquisition </w:t>
      </w:r>
      <w:r>
        <w:t>in connected mode</w:t>
      </w:r>
    </w:p>
    <w:p w14:paraId="1B70E7B5" w14:textId="278F80C1" w:rsidR="00B735C0" w:rsidRPr="00B735C0" w:rsidRDefault="00B735C0" w:rsidP="00B735C0">
      <w:pPr>
        <w:rPr>
          <w:bCs/>
          <w:iCs/>
        </w:rPr>
      </w:pPr>
      <w:r w:rsidRPr="00B735C0">
        <w:rPr>
          <w:bCs/>
          <w:iCs/>
        </w:rPr>
        <w:t>In RAN1#1</w:t>
      </w:r>
      <w:r w:rsidR="00431567">
        <w:rPr>
          <w:bCs/>
          <w:iCs/>
        </w:rPr>
        <w:t>09-e</w:t>
      </w:r>
      <w:r w:rsidRPr="00B735C0">
        <w:rPr>
          <w:bCs/>
          <w:iCs/>
        </w:rPr>
        <w:t>, it was concluded that an IoT NTN UE may need to re-acquire a valid GNSS position fix during a long connection.</w:t>
      </w:r>
      <w:r>
        <w:rPr>
          <w:bCs/>
          <w:iCs/>
        </w:rPr>
        <w:t xml:space="preserve"> In addition, the following related agreements were made</w:t>
      </w:r>
      <w:r w:rsidR="00431567">
        <w:rPr>
          <w:bCs/>
          <w:iCs/>
        </w:rPr>
        <w:t xml:space="preserve"> in RAN1#110</w:t>
      </w:r>
      <w:r>
        <w:rPr>
          <w:bCs/>
          <w:iCs/>
        </w:rPr>
        <w:t>.</w:t>
      </w:r>
    </w:p>
    <w:p w14:paraId="3619A1F9" w14:textId="3882A2F9" w:rsidR="00CF7B24" w:rsidRDefault="00CF7B24" w:rsidP="00B735C0">
      <w:pPr>
        <w:rPr>
          <w:b/>
          <w:color w:val="000000"/>
          <w:highlight w:val="green"/>
          <w:lang w:eastAsia="zh-CN"/>
        </w:rPr>
      </w:pPr>
    </w:p>
    <w:p w14:paraId="70B860BD" w14:textId="741F5EA0" w:rsidR="00CF7B24" w:rsidRDefault="00CF7B24" w:rsidP="00B735C0">
      <w:pPr>
        <w:rPr>
          <w:b/>
          <w:color w:val="000000"/>
          <w:highlight w:val="green"/>
          <w:lang w:eastAsia="zh-CN"/>
        </w:rPr>
      </w:pPr>
    </w:p>
    <w:p w14:paraId="00F82998" w14:textId="1E413FFF" w:rsidR="00B735C0" w:rsidRPr="00106DD5" w:rsidRDefault="00CF7B24" w:rsidP="00B735C0">
      <w:pPr>
        <w:rPr>
          <w:b/>
        </w:rPr>
      </w:pPr>
      <w:r>
        <w:rPr>
          <w:bCs/>
          <w:iCs/>
          <w:noProof/>
        </w:rPr>
        <w:lastRenderedPageBreak/>
        <mc:AlternateContent>
          <mc:Choice Requires="wps">
            <w:drawing>
              <wp:anchor distT="0" distB="0" distL="114300" distR="114300" simplePos="0" relativeHeight="251658240" behindDoc="0" locked="0" layoutInCell="1" allowOverlap="1" wp14:anchorId="4046C446" wp14:editId="7118F23C">
                <wp:simplePos x="0" y="0"/>
                <wp:positionH relativeFrom="column">
                  <wp:posOffset>-46990</wp:posOffset>
                </wp:positionH>
                <wp:positionV relativeFrom="paragraph">
                  <wp:posOffset>-25400</wp:posOffset>
                </wp:positionV>
                <wp:extent cx="6115050" cy="2381250"/>
                <wp:effectExtent l="0" t="0" r="19050" b="19050"/>
                <wp:wrapNone/>
                <wp:docPr id="2" name="Rectangle 1"/>
                <wp:cNvGraphicFramePr/>
                <a:graphic xmlns:a="http://schemas.openxmlformats.org/drawingml/2006/main">
                  <a:graphicData uri="http://schemas.microsoft.com/office/word/2010/wordprocessingShape">
                    <wps:wsp>
                      <wps:cNvSpPr/>
                      <wps:spPr>
                        <a:xfrm>
                          <a:off x="0" y="0"/>
                          <a:ext cx="6115050" cy="2381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7F0880" id="Rectangle 1" o:spid="_x0000_s1026" style="position:absolute;margin-left:-3.7pt;margin-top:-2pt;width:481.5pt;height:187.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" filled="f" strokecolor="black [3213]" strokeweight="1pt"/>
            </w:pict>
          </mc:Fallback>
        </mc:AlternateContent>
      </w:r>
      <w:r w:rsidR="00B735C0" w:rsidRPr="00106DD5">
        <w:rPr>
          <w:b/>
          <w:color w:val="000000"/>
          <w:highlight w:val="green"/>
          <w:lang w:eastAsia="zh-CN"/>
        </w:rPr>
        <w:t>Agreement</w:t>
      </w:r>
    </w:p>
    <w:p w14:paraId="4B606A1C" w14:textId="77777777" w:rsidR="00B735C0" w:rsidRPr="00106DD5" w:rsidRDefault="00B735C0" w:rsidP="00B735C0">
      <w:pPr>
        <w:rPr>
          <w:bCs/>
        </w:rPr>
      </w:pPr>
      <w:r w:rsidRPr="00106DD5">
        <w:rPr>
          <w:bCs/>
        </w:rPr>
        <w:t xml:space="preserve">At least the following options can be considered on GNSS measurement in connected for potential enhancements for improved GNSS operations: </w:t>
      </w:r>
    </w:p>
    <w:p w14:paraId="4CD38F5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Option 1: UE re-acquires GNSS position fix during RLF procedure</w:t>
      </w:r>
    </w:p>
    <w:p w14:paraId="6B2FA3E5"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 xml:space="preserve">Option 2: UE re-acquires GNSS position fix with a new gap </w:t>
      </w:r>
    </w:p>
    <w:p w14:paraId="1DAF827A" w14:textId="77777777" w:rsidR="00B735C0" w:rsidRPr="00106DD5" w:rsidRDefault="00B735C0" w:rsidP="00B735C0">
      <w:pPr>
        <w:pStyle w:val="ListParagraph"/>
        <w:ind w:left="0"/>
        <w:rPr>
          <w:rFonts w:ascii="Times New Roman" w:hAnsi="Times New Roman"/>
          <w:bCs/>
        </w:rPr>
      </w:pPr>
      <w:r w:rsidRPr="00106DD5">
        <w:rPr>
          <w:rFonts w:ascii="Times New Roman" w:hAnsi="Times New Roman"/>
          <w:bCs/>
        </w:rPr>
        <w:t>Note: this does not imply that a Rel-18 IoT NTN UE is mandated to support one or both of the options.</w:t>
      </w:r>
    </w:p>
    <w:p w14:paraId="5764EFE1" w14:textId="2A67FEEE" w:rsidR="00B735C0" w:rsidRPr="00106DD5" w:rsidRDefault="00B735C0" w:rsidP="00B735C0">
      <w:pPr>
        <w:jc w:val="both"/>
      </w:pPr>
    </w:p>
    <w:p w14:paraId="3067D094" w14:textId="77777777" w:rsidR="00B735C0" w:rsidRPr="00106DD5" w:rsidRDefault="00B735C0" w:rsidP="00B735C0">
      <w:pPr>
        <w:rPr>
          <w:b/>
          <w:bCs/>
        </w:rPr>
      </w:pPr>
      <w:r w:rsidRPr="00106DD5">
        <w:rPr>
          <w:b/>
          <w:bCs/>
          <w:color w:val="000000"/>
          <w:highlight w:val="green"/>
        </w:rPr>
        <w:t>Agreement</w:t>
      </w:r>
    </w:p>
    <w:p w14:paraId="19B99A74" w14:textId="77777777" w:rsidR="00B735C0" w:rsidRPr="00106DD5" w:rsidRDefault="00B735C0" w:rsidP="00B735C0">
      <w:r w:rsidRPr="00106DD5">
        <w:t>Further study on whether there is a need for potential enhancements on the following for long connection time</w:t>
      </w:r>
    </w:p>
    <w:p w14:paraId="00672212"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UE triggered GNSS measurement.</w:t>
      </w:r>
    </w:p>
    <w:p w14:paraId="0F92BC6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 xml:space="preserve">Network triggered GNSS measurement. </w:t>
      </w:r>
    </w:p>
    <w:p w14:paraId="72ABBC10" w14:textId="4C672483" w:rsidR="00B735C0" w:rsidRDefault="00B735C0" w:rsidP="00B735C0">
      <w:pPr>
        <w:jc w:val="both"/>
      </w:pPr>
    </w:p>
    <w:p w14:paraId="420E34C9" w14:textId="406378BA" w:rsidR="004C75EB" w:rsidRDefault="00B735C0" w:rsidP="00B735C0">
      <w:pPr>
        <w:jc w:val="both"/>
      </w:pPr>
      <w:r>
        <w:t xml:space="preserve">If a UE’s GNSS position becomes invalid in connected mode, we consider the Release 17 approach where the UE switches to idle mode to reacquire GNSS position as a baseline. Our understanding is that Option 1 </w:t>
      </w:r>
      <w:r w:rsidR="004C75EB">
        <w:t xml:space="preserve">in the above agreement </w:t>
      </w:r>
      <w:r w:rsidR="00B31179">
        <w:t>means that</w:t>
      </w:r>
      <w:r w:rsidR="00891A71">
        <w:t xml:space="preserve"> GNSS position fix </w:t>
      </w:r>
      <w:r w:rsidR="00B31179">
        <w:t xml:space="preserve">is performed </w:t>
      </w:r>
      <w:r w:rsidR="00891A71">
        <w:t xml:space="preserve">while the RLF related timer </w:t>
      </w:r>
      <w:r w:rsidR="00B31179">
        <w:t>is</w:t>
      </w:r>
      <w:r w:rsidR="00891A71">
        <w:t xml:space="preserve"> running, followed by an RRC reestablishment procedure</w:t>
      </w:r>
      <w:r w:rsidR="00301443">
        <w:t>.</w:t>
      </w:r>
      <w:r w:rsidR="00C46F9C">
        <w:t xml:space="preserve"> If the UE must acquire GNSS position before losing the connection, it might as well do it using a measurement gap. Also, it will report GNSS assistance information to the network anyways (if configured by the network), which is all the network needs to configure a measurement gap. </w:t>
      </w:r>
      <w:r w:rsidR="00866821">
        <w:t>If the UE fails to acquire GNSS position during a measurement gap</w:t>
      </w:r>
      <w:r w:rsidR="009D266B">
        <w:t xml:space="preserve">, it may attempt to reacquire it during </w:t>
      </w:r>
      <w:r w:rsidR="001778C2">
        <w:t xml:space="preserve">the </w:t>
      </w:r>
      <w:r w:rsidR="009D266B">
        <w:t>RLF procedure</w:t>
      </w:r>
      <w:r w:rsidR="00205188">
        <w:t xml:space="preserve">. </w:t>
      </w:r>
    </w:p>
    <w:p w14:paraId="7E250C9C" w14:textId="6C64E123" w:rsidR="004C75EB" w:rsidRDefault="004C75EB" w:rsidP="004C75EB">
      <w:pPr>
        <w:pStyle w:val="Observation"/>
      </w:pPr>
      <w:bookmarkStart w:id="6" w:name="_Toc115423680"/>
      <w:r>
        <w:t xml:space="preserve">GNSS acquisition during RLF procedure </w:t>
      </w:r>
      <w:r w:rsidR="00AD6827">
        <w:t xml:space="preserve">will only be needed </w:t>
      </w:r>
      <w:r w:rsidR="008824FA">
        <w:t>if a UE fails to acquire it</w:t>
      </w:r>
      <w:r>
        <w:t xml:space="preserve"> </w:t>
      </w:r>
      <w:r w:rsidR="008824FA">
        <w:t>during</w:t>
      </w:r>
      <w:r>
        <w:t xml:space="preserve"> a GNSS measurement gap.</w:t>
      </w:r>
      <w:bookmarkEnd w:id="6"/>
      <w:r>
        <w:t xml:space="preserve"> </w:t>
      </w:r>
    </w:p>
    <w:p w14:paraId="2BF09E0B" w14:textId="360BCF86" w:rsidR="00B735C0" w:rsidRDefault="00C46F9C" w:rsidP="00B735C0">
      <w:pPr>
        <w:jc w:val="both"/>
      </w:pPr>
      <w:r>
        <w:t>Therefore, we support introducing GNSS measurement gaps in connected mode for IoT NTN.</w:t>
      </w:r>
    </w:p>
    <w:p w14:paraId="14425B99" w14:textId="1DC815F2" w:rsidR="00B735C0" w:rsidRDefault="004C75EB" w:rsidP="00B735C0">
      <w:pPr>
        <w:pStyle w:val="Proposal"/>
      </w:pPr>
      <w:bookmarkStart w:id="7" w:name="_Toc115423689"/>
      <w:r>
        <w:t xml:space="preserve">Support </w:t>
      </w:r>
      <w:r w:rsidR="00C46F9C">
        <w:t>GNSS measurement</w:t>
      </w:r>
      <w:r w:rsidR="00B735C0">
        <w:t xml:space="preserve"> gap</w:t>
      </w:r>
      <w:r>
        <w:t>s for IoT NTN UEs</w:t>
      </w:r>
      <w:r w:rsidR="00C46F9C">
        <w:t xml:space="preserve"> in connected mode</w:t>
      </w:r>
      <w:r w:rsidR="00B735C0">
        <w:t>.</w:t>
      </w:r>
      <w:bookmarkEnd w:id="7"/>
    </w:p>
    <w:p w14:paraId="2BFBE666" w14:textId="309A0316" w:rsidR="00186DAA" w:rsidRDefault="00186DAA" w:rsidP="00B735C0">
      <w:pPr>
        <w:jc w:val="both"/>
      </w:pPr>
      <w:r>
        <w:t xml:space="preserve">Moreover, we support </w:t>
      </w:r>
      <w:r w:rsidR="004C75EB">
        <w:t xml:space="preserve">a </w:t>
      </w:r>
      <w:r>
        <w:t>UE-assisted network-triggered GNSS measurement where the network may ask a UE to refresh its GNSS position</w:t>
      </w:r>
      <w:r w:rsidR="00DD593F">
        <w:t>,</w:t>
      </w:r>
      <w:r>
        <w:t xml:space="preserve"> e.g., based on the GNSS assistance information received from the UE.</w:t>
      </w:r>
    </w:p>
    <w:p w14:paraId="32A503F7" w14:textId="3FF3E014" w:rsidR="00C46F9C" w:rsidRDefault="00186DAA" w:rsidP="00186DAA">
      <w:pPr>
        <w:pStyle w:val="Observation"/>
      </w:pPr>
      <w:bookmarkStart w:id="8" w:name="_Toc115423681"/>
      <w:r>
        <w:t xml:space="preserve">The network can use GNSS assistance information </w:t>
      </w:r>
      <w:r w:rsidR="00C46F9C">
        <w:t xml:space="preserve">(which the UE will have to report anyways if configured by the network) </w:t>
      </w:r>
      <w:r>
        <w:t xml:space="preserve">to trigger a GNSS measurement </w:t>
      </w:r>
      <w:r w:rsidR="00C46F9C">
        <w:t xml:space="preserve">by </w:t>
      </w:r>
      <w:r>
        <w:t>schedul</w:t>
      </w:r>
      <w:r w:rsidR="00C46F9C">
        <w:t>ing</w:t>
      </w:r>
      <w:r>
        <w:t xml:space="preserve"> a gap.</w:t>
      </w:r>
      <w:bookmarkEnd w:id="8"/>
    </w:p>
    <w:p w14:paraId="09E8488B" w14:textId="300888B4" w:rsidR="005C454A" w:rsidRPr="0046707D" w:rsidRDefault="005C454A" w:rsidP="00866B87">
      <w:pPr>
        <w:pStyle w:val="Observation"/>
        <w:numPr>
          <w:ilvl w:val="0"/>
          <w:numId w:val="0"/>
        </w:numPr>
        <w:rPr>
          <w:rFonts w:ascii="Times New Roman" w:hAnsi="Times New Roman"/>
          <w:b w:val="0"/>
          <w:bCs w:val="0"/>
        </w:rPr>
      </w:pPr>
      <w:bookmarkStart w:id="9" w:name="_Toc115423682"/>
      <w:r w:rsidRPr="0046707D">
        <w:rPr>
          <w:rFonts w:ascii="Times New Roman" w:hAnsi="Times New Roman"/>
          <w:b w:val="0"/>
          <w:bCs w:val="0"/>
        </w:rPr>
        <w:t xml:space="preserve">However, if there are some scenarios where the UE may need to make a GNSS measurement earlier than what is indicated by its validity timer (e.g., due to sudden changes in its mobility), then UE-triggered GNSS measurement may also be </w:t>
      </w:r>
      <w:r w:rsidR="00BB707F" w:rsidRPr="0046707D">
        <w:rPr>
          <w:rFonts w:ascii="Times New Roman" w:hAnsi="Times New Roman"/>
          <w:b w:val="0"/>
          <w:bCs w:val="0"/>
        </w:rPr>
        <w:t>useful</w:t>
      </w:r>
      <w:r w:rsidRPr="0046707D">
        <w:rPr>
          <w:rFonts w:ascii="Times New Roman" w:hAnsi="Times New Roman"/>
          <w:b w:val="0"/>
          <w:bCs w:val="0"/>
        </w:rPr>
        <w:t>. For instance, the UE may indicate it to the network that it is about to make a measurement or UE may request a GNSS gap from the network.</w:t>
      </w:r>
      <w:bookmarkEnd w:id="9"/>
    </w:p>
    <w:p w14:paraId="4B41A51B" w14:textId="77924B60" w:rsidR="00B735C0" w:rsidRDefault="00C46F9C" w:rsidP="00186DAA">
      <w:pPr>
        <w:pStyle w:val="Observation"/>
      </w:pPr>
      <w:bookmarkStart w:id="10" w:name="_Toc115423683"/>
      <w:r>
        <w:t>UE-triggered GNSS measurement</w:t>
      </w:r>
      <w:r w:rsidR="00523971">
        <w:t xml:space="preserve"> may be useful </w:t>
      </w:r>
      <w:r w:rsidR="00926F38">
        <w:t xml:space="preserve">when UE needs to make a GNSS measurement earlier than what is indicated by </w:t>
      </w:r>
      <w:r w:rsidR="00E232BF">
        <w:t>its</w:t>
      </w:r>
      <w:r w:rsidR="00926F38">
        <w:t xml:space="preserve"> GNSS validity timer</w:t>
      </w:r>
      <w:r w:rsidR="00E232BF">
        <w:t>,</w:t>
      </w:r>
      <w:r w:rsidR="00926F38">
        <w:t xml:space="preserve"> e.g., due to </w:t>
      </w:r>
      <w:r w:rsidR="00E232BF">
        <w:t>a s</w:t>
      </w:r>
      <w:r w:rsidR="00523971">
        <w:t xml:space="preserve">udden change in </w:t>
      </w:r>
      <w:r w:rsidR="00CD12F5">
        <w:t xml:space="preserve">the </w:t>
      </w:r>
      <w:r w:rsidR="00523971">
        <w:t>UE’s mobility pattern</w:t>
      </w:r>
      <w:r>
        <w:t>.</w:t>
      </w:r>
      <w:bookmarkEnd w:id="10"/>
      <w:r w:rsidR="00186DAA">
        <w:t xml:space="preserve">  </w:t>
      </w:r>
    </w:p>
    <w:p w14:paraId="6C12F9B4" w14:textId="174714E5" w:rsidR="00C46F9C" w:rsidRPr="00C46F9C" w:rsidRDefault="00C46F9C" w:rsidP="00C46F9C">
      <w:r w:rsidRPr="00C46F9C">
        <w:t xml:space="preserve">Therefore, we </w:t>
      </w:r>
      <w:r w:rsidR="004C75EB">
        <w:t xml:space="preserve">have the following </w:t>
      </w:r>
      <w:r w:rsidRPr="00C46F9C">
        <w:t>propos</w:t>
      </w:r>
      <w:r w:rsidR="004C75EB">
        <w:t>al</w:t>
      </w:r>
      <w:r w:rsidRPr="00C46F9C">
        <w:t>.</w:t>
      </w:r>
    </w:p>
    <w:p w14:paraId="2FC57098" w14:textId="0E1FD575" w:rsidR="00186DAA" w:rsidRDefault="00186DAA" w:rsidP="00186DAA">
      <w:pPr>
        <w:pStyle w:val="Proposal"/>
      </w:pPr>
      <w:bookmarkStart w:id="11" w:name="_Toc115423690"/>
      <w:r>
        <w:t>Support network</w:t>
      </w:r>
      <w:r w:rsidR="00C46F9C">
        <w:t>-</w:t>
      </w:r>
      <w:r>
        <w:t>triggered GNSS measurement</w:t>
      </w:r>
      <w:r w:rsidR="00C46F9C">
        <w:t xml:space="preserve">s in </w:t>
      </w:r>
      <w:r>
        <w:t>connected mode</w:t>
      </w:r>
      <w:r w:rsidR="004C75EB">
        <w:t xml:space="preserve"> for IoT NTN</w:t>
      </w:r>
      <w:r>
        <w:t>.</w:t>
      </w:r>
      <w:bookmarkEnd w:id="11"/>
    </w:p>
    <w:p w14:paraId="1FC8544A" w14:textId="3FF09DA7" w:rsidR="000750A8" w:rsidRDefault="000750A8">
      <w:pPr>
        <w:pStyle w:val="Heading2"/>
      </w:pPr>
      <w:r>
        <w:t>2.3</w:t>
      </w:r>
      <w:r>
        <w:tab/>
        <w:t xml:space="preserve">GNSS </w:t>
      </w:r>
      <w:r w:rsidR="00DA2F70">
        <w:t>assistance information</w:t>
      </w:r>
    </w:p>
    <w:p w14:paraId="7DB8F5CD" w14:textId="71FCF58F" w:rsidR="005D4A81" w:rsidRPr="005D4A81" w:rsidRDefault="0034083B" w:rsidP="0046305F">
      <w:pPr>
        <w:jc w:val="both"/>
      </w:pPr>
      <w:r w:rsidRPr="00866B87">
        <w:rPr>
          <w:bCs/>
          <w:iCs/>
          <w:noProof/>
        </w:rPr>
        <mc:AlternateContent>
          <mc:Choice Requires="wps">
            <w:drawing>
              <wp:anchor distT="0" distB="0" distL="114300" distR="114300" simplePos="0" relativeHeight="251658242" behindDoc="0" locked="0" layoutInCell="1" allowOverlap="1" wp14:anchorId="217BF276" wp14:editId="2FD10A9B">
                <wp:simplePos x="0" y="0"/>
                <wp:positionH relativeFrom="column">
                  <wp:posOffset>-2540</wp:posOffset>
                </wp:positionH>
                <wp:positionV relativeFrom="paragraph">
                  <wp:posOffset>235585</wp:posOffset>
                </wp:positionV>
                <wp:extent cx="6127750" cy="1041400"/>
                <wp:effectExtent l="0" t="0" r="25400" b="25400"/>
                <wp:wrapNone/>
                <wp:docPr id="4" name="Rectangle 2"/>
                <wp:cNvGraphicFramePr/>
                <a:graphic xmlns:a="http://schemas.openxmlformats.org/drawingml/2006/main">
                  <a:graphicData uri="http://schemas.microsoft.com/office/word/2010/wordprocessingShape">
                    <wps:wsp>
                      <wps:cNvSpPr/>
                      <wps:spPr>
                        <a:xfrm>
                          <a:off x="0" y="0"/>
                          <a:ext cx="6127750" cy="1041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3F47FE" id="Rectangle 2" o:spid="_x0000_s1026" style="position:absolute;margin-left:-.2pt;margin-top:18.55pt;width:482.5pt;height:8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" filled="f" strokecolor="black [3213]" strokeweight="1pt"/>
            </w:pict>
          </mc:Fallback>
        </mc:AlternateContent>
      </w:r>
      <w:r w:rsidR="005D4A81">
        <w:t xml:space="preserve">In </w:t>
      </w:r>
      <w:r w:rsidR="0077249E">
        <w:t xml:space="preserve">RAN1#109-e and </w:t>
      </w:r>
      <w:r w:rsidR="005D4A81">
        <w:t>RAN1#1</w:t>
      </w:r>
      <w:r w:rsidR="00515637">
        <w:t>10</w:t>
      </w:r>
      <w:r w:rsidR="005D4A81">
        <w:t>, the following agreement</w:t>
      </w:r>
      <w:r w:rsidR="0077249E">
        <w:t>s</w:t>
      </w:r>
      <w:r w:rsidR="005D4A81">
        <w:t xml:space="preserve"> w</w:t>
      </w:r>
      <w:r w:rsidR="0077249E">
        <w:t>ere</w:t>
      </w:r>
      <w:r w:rsidR="005D4A81">
        <w:t xml:space="preserve"> made </w:t>
      </w:r>
      <w:r w:rsidR="00515637">
        <w:t>for</w:t>
      </w:r>
      <w:r w:rsidR="005D4A81">
        <w:t xml:space="preserve"> GNSS assistance information. </w:t>
      </w:r>
      <w:r w:rsidR="000750A8">
        <w:t xml:space="preserve"> </w:t>
      </w:r>
    </w:p>
    <w:p w14:paraId="103B1148" w14:textId="1C472FAE" w:rsidR="00214757" w:rsidRPr="00866B87" w:rsidRDefault="00214757" w:rsidP="00866B87">
      <w:pPr>
        <w:rPr>
          <w:rFonts w:eastAsia="Times New Roman"/>
          <w:lang w:val="en-US" w:eastAsia="en-US"/>
        </w:rPr>
      </w:pPr>
      <w:r w:rsidRPr="00866B87">
        <w:rPr>
          <w:rFonts w:eastAsia="Malgun Gothic" w:cs="Gulim"/>
          <w:b/>
          <w:bCs/>
          <w:color w:val="181818"/>
          <w:spacing w:val="-6"/>
          <w:kern w:val="20"/>
          <w:highlight w:val="green"/>
          <w:lang w:eastAsia="en-US"/>
        </w:rPr>
        <w:t>Agreement</w:t>
      </w:r>
    </w:p>
    <w:p w14:paraId="4512A0D1" w14:textId="2EC648EE" w:rsidR="00214757" w:rsidRPr="00866B87" w:rsidRDefault="00214757" w:rsidP="00214757">
      <w:pPr>
        <w:overflowPunct/>
        <w:autoSpaceDE/>
        <w:autoSpaceDN/>
        <w:adjustRightInd/>
        <w:rPr>
          <w:rFonts w:eastAsia="Times New Roman"/>
          <w:lang w:val="en-US" w:eastAsia="en-US"/>
        </w:rPr>
      </w:pPr>
      <w:r w:rsidRPr="00866B87">
        <w:rPr>
          <w:rFonts w:eastAsia="Malgun Gothic" w:cs="Gulim"/>
          <w:color w:val="181818"/>
          <w:spacing w:val="-6"/>
          <w:kern w:val="20"/>
          <w:lang w:eastAsia="en-US"/>
        </w:rPr>
        <w:t>GNSS assistance information that UE reports to eNB at least consists of:</w:t>
      </w:r>
    </w:p>
    <w:p w14:paraId="76B04B76" w14:textId="77777777" w:rsidR="00214757" w:rsidRPr="00866B87" w:rsidRDefault="00214757" w:rsidP="00214757">
      <w:pPr>
        <w:numPr>
          <w:ilvl w:val="0"/>
          <w:numId w:val="21"/>
        </w:numPr>
        <w:tabs>
          <w:tab w:val="left" w:pos="360"/>
        </w:tabs>
        <w:overflowPunct/>
        <w:autoSpaceDE/>
        <w:autoSpaceDN/>
        <w:adjustRightInd/>
        <w:spacing w:after="0"/>
        <w:ind w:left="1267"/>
        <w:contextualSpacing/>
        <w:rPr>
          <w:rFonts w:eastAsia="Times New Roman"/>
          <w:color w:val="181818"/>
          <w:lang w:val="en-US" w:eastAsia="en-US"/>
        </w:rPr>
      </w:pPr>
      <w:r w:rsidRPr="00866B87">
        <w:rPr>
          <w:rFonts w:cs="Gulim"/>
          <w:color w:val="181818"/>
          <w:spacing w:val="-6"/>
          <w:kern w:val="20"/>
          <w:lang w:eastAsia="en-US"/>
        </w:rPr>
        <w:t xml:space="preserve">GNSS position fix time duration for measurement </w:t>
      </w:r>
    </w:p>
    <w:p w14:paraId="644BF064" w14:textId="77777777" w:rsidR="00214757" w:rsidRPr="00866B87" w:rsidRDefault="00214757" w:rsidP="00214757">
      <w:pPr>
        <w:numPr>
          <w:ilvl w:val="0"/>
          <w:numId w:val="21"/>
        </w:numPr>
        <w:tabs>
          <w:tab w:val="left" w:pos="360"/>
        </w:tabs>
        <w:overflowPunct/>
        <w:autoSpaceDE/>
        <w:autoSpaceDN/>
        <w:adjustRightInd/>
        <w:spacing w:after="0"/>
        <w:ind w:left="1267"/>
        <w:contextualSpacing/>
        <w:jc w:val="both"/>
        <w:rPr>
          <w:rFonts w:eastAsia="Times New Roman"/>
          <w:color w:val="181818"/>
          <w:lang w:val="en-US" w:eastAsia="en-US"/>
        </w:rPr>
      </w:pPr>
      <w:r w:rsidRPr="00866B87">
        <w:rPr>
          <w:rFonts w:eastAsia="Malgun Gothic" w:cs="Gulim"/>
          <w:color w:val="181818"/>
          <w:spacing w:val="-6"/>
          <w:kern w:val="20"/>
          <w:lang w:eastAsia="en-US"/>
        </w:rPr>
        <w:t xml:space="preserve">GNSS validity duration </w:t>
      </w:r>
    </w:p>
    <w:p w14:paraId="4F5D5C74" w14:textId="77777777" w:rsidR="0034083B" w:rsidRDefault="0034083B" w:rsidP="007116A3">
      <w:pPr>
        <w:overflowPunct/>
        <w:autoSpaceDE/>
        <w:autoSpaceDN/>
        <w:adjustRightInd/>
        <w:textAlignment w:val="auto"/>
        <w:rPr>
          <w:rFonts w:eastAsia="Malgun Gothic" w:cstheme="minorBidi"/>
          <w:b/>
          <w:bCs/>
          <w:color w:val="000000" w:themeColor="text1"/>
          <w:kern w:val="24"/>
          <w:highlight w:val="green"/>
          <w:lang w:eastAsia="en-US"/>
        </w:rPr>
      </w:pPr>
    </w:p>
    <w:p w14:paraId="53EC910F" w14:textId="77777777" w:rsidR="0034083B" w:rsidRDefault="0034083B" w:rsidP="007116A3">
      <w:pPr>
        <w:overflowPunct/>
        <w:autoSpaceDE/>
        <w:autoSpaceDN/>
        <w:adjustRightInd/>
        <w:textAlignment w:val="auto"/>
        <w:rPr>
          <w:rFonts w:eastAsia="Malgun Gothic" w:cstheme="minorBidi"/>
          <w:b/>
          <w:bCs/>
          <w:color w:val="000000" w:themeColor="text1"/>
          <w:kern w:val="24"/>
          <w:highlight w:val="green"/>
          <w:lang w:eastAsia="en-US"/>
        </w:rPr>
      </w:pPr>
    </w:p>
    <w:p w14:paraId="27F56DE7" w14:textId="35142D90" w:rsidR="007116A3" w:rsidRPr="00866B87" w:rsidRDefault="0034083B" w:rsidP="007116A3">
      <w:pPr>
        <w:overflowPunct/>
        <w:autoSpaceDE/>
        <w:autoSpaceDN/>
        <w:adjustRightInd/>
        <w:textAlignment w:val="auto"/>
        <w:rPr>
          <w:rFonts w:eastAsia="Times New Roman"/>
          <w:lang w:val="en-US" w:eastAsia="en-US"/>
        </w:rPr>
      </w:pPr>
      <w:r w:rsidRPr="00866B87">
        <w:rPr>
          <w:bCs/>
          <w:iCs/>
          <w:noProof/>
        </w:rPr>
        <w:lastRenderedPageBreak/>
        <mc:AlternateContent>
          <mc:Choice Requires="wps">
            <w:drawing>
              <wp:anchor distT="0" distB="0" distL="114300" distR="114300" simplePos="0" relativeHeight="251660290" behindDoc="0" locked="0" layoutInCell="1" allowOverlap="1" wp14:anchorId="1CE400FF" wp14:editId="543D25BA">
                <wp:simplePos x="0" y="0"/>
                <wp:positionH relativeFrom="column">
                  <wp:posOffset>-2540</wp:posOffset>
                </wp:positionH>
                <wp:positionV relativeFrom="paragraph">
                  <wp:posOffset>-21590</wp:posOffset>
                </wp:positionV>
                <wp:extent cx="6127750" cy="1085850"/>
                <wp:effectExtent l="0" t="0" r="25400" b="19050"/>
                <wp:wrapNone/>
                <wp:docPr id="1" name="Rectangle 2"/>
                <wp:cNvGraphicFramePr/>
                <a:graphic xmlns:a="http://schemas.openxmlformats.org/drawingml/2006/main">
                  <a:graphicData uri="http://schemas.microsoft.com/office/word/2010/wordprocessingShape">
                    <wps:wsp>
                      <wps:cNvSpPr/>
                      <wps:spPr>
                        <a:xfrm>
                          <a:off x="0" y="0"/>
                          <a:ext cx="6127750" cy="1085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35782" id="Rectangle 2" o:spid="_x0000_s1026" style="position:absolute;margin-left:-.2pt;margin-top:-1.7pt;width:482.5pt;height:85.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" filled="f" strokecolor="black [3213]" strokeweight="1pt"/>
            </w:pict>
          </mc:Fallback>
        </mc:AlternateContent>
      </w:r>
      <w:r w:rsidR="007116A3" w:rsidRPr="00866B87">
        <w:rPr>
          <w:rFonts w:eastAsia="Malgun Gothic" w:cstheme="minorBidi"/>
          <w:b/>
          <w:bCs/>
          <w:color w:val="000000" w:themeColor="text1"/>
          <w:kern w:val="24"/>
          <w:highlight w:val="green"/>
          <w:lang w:eastAsia="en-US"/>
        </w:rPr>
        <w:t>Agreement</w:t>
      </w:r>
    </w:p>
    <w:p w14:paraId="0D860752" w14:textId="77777777" w:rsidR="007116A3" w:rsidRPr="00866B87" w:rsidRDefault="007116A3" w:rsidP="007116A3">
      <w:pPr>
        <w:overflowPunct/>
        <w:autoSpaceDE/>
        <w:autoSpaceDN/>
        <w:adjustRightInd/>
        <w:textAlignment w:val="auto"/>
        <w:rPr>
          <w:rFonts w:eastAsia="Times New Roman"/>
          <w:lang w:val="en-US" w:eastAsia="en-US"/>
        </w:rPr>
      </w:pPr>
      <w:r w:rsidRPr="00866B87">
        <w:rPr>
          <w:rFonts w:eastAsia="Malgun Gothic" w:cstheme="minorBidi"/>
          <w:color w:val="000000" w:themeColor="text1"/>
          <w:kern w:val="24"/>
          <w:lang w:eastAsia="en-US"/>
        </w:rPr>
        <w:t>When eNB triggers UE to make GNSS measurements, UE re-acquires GNSS position fix.</w:t>
      </w:r>
    </w:p>
    <w:p w14:paraId="69D38471" w14:textId="77777777"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Times New Roman" w:cstheme="minorBidi"/>
          <w:color w:val="000000" w:themeColor="text1"/>
          <w:kern w:val="24"/>
          <w:lang w:eastAsia="en-US"/>
        </w:rPr>
        <w:t>FFS details of signalling</w:t>
      </w:r>
    </w:p>
    <w:p w14:paraId="728CD0F8" w14:textId="77777777"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Malgun Gothic" w:cstheme="minorBidi"/>
          <w:color w:val="000000" w:themeColor="text1"/>
          <w:kern w:val="24"/>
          <w:lang w:eastAsia="en-US"/>
        </w:rPr>
        <w:t>FFS how UE reports GNSS assistance information after eNB trigger and the detailed content</w:t>
      </w:r>
    </w:p>
    <w:p w14:paraId="1F39A5D8" w14:textId="77777777"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Malgun Gothic" w:cstheme="minorBidi"/>
          <w:color w:val="000000" w:themeColor="text1"/>
          <w:kern w:val="24"/>
          <w:lang w:eastAsia="en-US"/>
        </w:rPr>
        <w:t>Note: further discuss whether a UE is expected to handle all eNB triggers</w:t>
      </w:r>
    </w:p>
    <w:p w14:paraId="7191C006" w14:textId="77777777" w:rsidR="005D4A81" w:rsidRDefault="005D4A81" w:rsidP="0046305F">
      <w:pPr>
        <w:jc w:val="both"/>
      </w:pPr>
    </w:p>
    <w:p w14:paraId="2FDA512A" w14:textId="7DE7D8D5" w:rsidR="000750A8" w:rsidRDefault="000750A8" w:rsidP="0046305F">
      <w:pPr>
        <w:jc w:val="both"/>
      </w:pPr>
      <w:r>
        <w:t xml:space="preserve">There are </w:t>
      </w:r>
      <w:r w:rsidR="000C3FB3">
        <w:t xml:space="preserve">a few </w:t>
      </w:r>
      <w:r w:rsidR="00B01310">
        <w:t>remaining</w:t>
      </w:r>
      <w:r>
        <w:t xml:space="preserve"> details that RAN1 needs to discuss. F</w:t>
      </w:r>
      <w:r w:rsidR="008F457C">
        <w:t>irst</w:t>
      </w:r>
      <w:r>
        <w:t xml:space="preserve">, we need to decide when the UE needs to send </w:t>
      </w:r>
      <w:r w:rsidR="008F457C">
        <w:t>the GNSS assistance information</w:t>
      </w:r>
      <w:r>
        <w:t xml:space="preserve">. One option is to send it during connection establishment phase, and another is to report it before the GNSS validity timer is about to expire. </w:t>
      </w:r>
      <w:r w:rsidR="00B01310">
        <w:t>Our view is</w:t>
      </w:r>
      <w:r>
        <w:t xml:space="preserve"> that the remaining validity duration can be reported during the connection establishment phase. This way, the network may schedule resources </w:t>
      </w:r>
      <w:r w:rsidR="005D4A81">
        <w:t xml:space="preserve">and a GNSS measurement gap </w:t>
      </w:r>
      <w:r>
        <w:t xml:space="preserve">accordingly if needed. </w:t>
      </w:r>
    </w:p>
    <w:p w14:paraId="7E8DCEC4" w14:textId="78BFC2B3" w:rsidR="005D4A81" w:rsidRDefault="000C3FB3" w:rsidP="005D4A81">
      <w:pPr>
        <w:pStyle w:val="Observation"/>
      </w:pPr>
      <w:bookmarkStart w:id="12" w:name="_Toc115423684"/>
      <w:r>
        <w:t xml:space="preserve">NTN </w:t>
      </w:r>
      <w:r w:rsidR="005D4A81">
        <w:t xml:space="preserve">UEs are required to have a valid GNSS position before accessing </w:t>
      </w:r>
      <w:r>
        <w:t>the</w:t>
      </w:r>
      <w:r w:rsidR="005D4A81">
        <w:t xml:space="preserve"> network.</w:t>
      </w:r>
      <w:bookmarkEnd w:id="12"/>
    </w:p>
    <w:p w14:paraId="6F9D5039" w14:textId="74B45693" w:rsidR="000C3FB3" w:rsidRPr="000C3FB3" w:rsidRDefault="000C3FB3" w:rsidP="000C3FB3">
      <w:r>
        <w:t xml:space="preserve">We have the following proposal for reporting the validity timer for the GNSS position used to access the network: </w:t>
      </w:r>
    </w:p>
    <w:p w14:paraId="3A74D9F5" w14:textId="456A4BD3" w:rsidR="000750A8" w:rsidRDefault="000750A8" w:rsidP="000750A8">
      <w:pPr>
        <w:pStyle w:val="Proposal"/>
      </w:pPr>
      <w:bookmarkStart w:id="13" w:name="_Toc115423691"/>
      <w:r>
        <w:t xml:space="preserve">UE </w:t>
      </w:r>
      <w:r w:rsidR="00FC07D0">
        <w:t>should</w:t>
      </w:r>
      <w:r>
        <w:t xml:space="preserve"> report the GNSS </w:t>
      </w:r>
      <w:r w:rsidR="005D4A81">
        <w:t xml:space="preserve">assistance information </w:t>
      </w:r>
      <w:r w:rsidR="00DA2F70">
        <w:t>during connection establishment phase</w:t>
      </w:r>
      <w:r>
        <w:t>.</w:t>
      </w:r>
      <w:bookmarkEnd w:id="13"/>
    </w:p>
    <w:p w14:paraId="19EBB266" w14:textId="32571A8D" w:rsidR="000C3FB3" w:rsidRPr="000C3FB3" w:rsidRDefault="000C3FB3" w:rsidP="000C3FB3">
      <w:r>
        <w:t>We also need to address the case where the GNSS position expires in the connected mode. In this case, the UE may report GNSS assistance information in an</w:t>
      </w:r>
      <w:r w:rsidR="008F457C">
        <w:t xml:space="preserve"> RRC message after acquiring the GNSS position fix if configured by the network.</w:t>
      </w:r>
      <w:r>
        <w:t xml:space="preserve"> </w:t>
      </w:r>
    </w:p>
    <w:p w14:paraId="0F44DD07" w14:textId="16AFF950" w:rsidR="008F457C" w:rsidRDefault="008F457C" w:rsidP="008F457C">
      <w:pPr>
        <w:pStyle w:val="Proposal"/>
      </w:pPr>
      <w:bookmarkStart w:id="14" w:name="_Toc115306674"/>
      <w:bookmarkStart w:id="15" w:name="_Toc115423692"/>
      <w:bookmarkEnd w:id="14"/>
      <w:r>
        <w:t xml:space="preserve">Upon GNSS timer expiry, a UE in connected mode should report the GNSS assistance information </w:t>
      </w:r>
      <w:r w:rsidR="00A13D71">
        <w:t xml:space="preserve">after GNSS reacquisition </w:t>
      </w:r>
      <w:r>
        <w:t>using RRC signalling if configured by the network.</w:t>
      </w:r>
      <w:bookmarkEnd w:id="15"/>
    </w:p>
    <w:p w14:paraId="2042B194" w14:textId="1B4CABE7" w:rsidR="00B155C9" w:rsidRDefault="00B155C9" w:rsidP="00B155C9">
      <w:r>
        <w:t>I</w:t>
      </w:r>
      <w:r w:rsidR="00735009">
        <w:t>f</w:t>
      </w:r>
      <w:r>
        <w:t xml:space="preserve"> </w:t>
      </w:r>
      <w:r w:rsidR="000E710D">
        <w:t>a UE in connected mode has already reported</w:t>
      </w:r>
      <w:r w:rsidR="0049095C">
        <w:t xml:space="preserve"> </w:t>
      </w:r>
      <w:r w:rsidR="000E710D">
        <w:t>its</w:t>
      </w:r>
      <w:r w:rsidR="0049095C">
        <w:t xml:space="preserve"> </w:t>
      </w:r>
      <w:r w:rsidR="00735009">
        <w:t>GNSS assistance information</w:t>
      </w:r>
      <w:r w:rsidR="0054550C">
        <w:t>,</w:t>
      </w:r>
      <w:r w:rsidR="00C435A0">
        <w:t xml:space="preserve"> the UE may not </w:t>
      </w:r>
      <w:r w:rsidR="0049095C">
        <w:t xml:space="preserve">be required </w:t>
      </w:r>
      <w:r w:rsidR="00C435A0">
        <w:t>to report it</w:t>
      </w:r>
      <w:r w:rsidR="0054550C">
        <w:t xml:space="preserve"> again during the same connection if the contents of the GNSS assistance information report are identical to the previous GNSS report</w:t>
      </w:r>
      <w:r w:rsidR="00C435A0">
        <w:t>.</w:t>
      </w:r>
      <w:r>
        <w:t xml:space="preserve"> </w:t>
      </w:r>
    </w:p>
    <w:p w14:paraId="13F1769C" w14:textId="5EF6D177" w:rsidR="00F01C54" w:rsidRPr="00B155C9" w:rsidRDefault="00D96E33">
      <w:pPr>
        <w:pStyle w:val="Proposal"/>
      </w:pPr>
      <w:bookmarkStart w:id="16" w:name="_Toc115423693"/>
      <w:r>
        <w:t xml:space="preserve">If </w:t>
      </w:r>
      <w:r w:rsidR="00F01C54">
        <w:t xml:space="preserve">a UE in connected mode </w:t>
      </w:r>
      <w:r>
        <w:t>has</w:t>
      </w:r>
      <w:r w:rsidR="00F01C54">
        <w:t xml:space="preserve"> </w:t>
      </w:r>
      <w:r w:rsidR="004A6C09">
        <w:t xml:space="preserve">already </w:t>
      </w:r>
      <w:r w:rsidR="00F01C54">
        <w:t>report</w:t>
      </w:r>
      <w:r>
        <w:t>ed</w:t>
      </w:r>
      <w:r w:rsidR="00F01C54">
        <w:t xml:space="preserve"> </w:t>
      </w:r>
      <w:r w:rsidR="004A6C09">
        <w:t>its</w:t>
      </w:r>
      <w:r w:rsidR="00F01C54">
        <w:t xml:space="preserve"> GNSS assistance information</w:t>
      </w:r>
      <w:r w:rsidR="00161E26">
        <w:t xml:space="preserve"> to the network</w:t>
      </w:r>
      <w:r>
        <w:t xml:space="preserve">, </w:t>
      </w:r>
      <w:r w:rsidR="009C186E">
        <w:t xml:space="preserve">the UE may not to be required to report it again during the same connection </w:t>
      </w:r>
      <w:r w:rsidR="0049095C">
        <w:t xml:space="preserve">provided </w:t>
      </w:r>
      <w:r w:rsidR="0063451F">
        <w:t xml:space="preserve">that the </w:t>
      </w:r>
      <w:r w:rsidR="0049095C">
        <w:t>GNSS assistance information is expected to remain unchanged.</w:t>
      </w:r>
      <w:bookmarkEnd w:id="16"/>
    </w:p>
    <w:p w14:paraId="35C280BF" w14:textId="6FD207B2" w:rsidR="00CA3E50" w:rsidRPr="00CA3E50" w:rsidRDefault="00CA3E50" w:rsidP="00CA3E50">
      <w:r>
        <w:t xml:space="preserve">It should be up to the network to configure the contents/type of the GNSS assistance information to be reported by the UE. For example, if a UE does not request or support GNSS measurement gaps in connected mode, the network may only configure the UE to report remaining GNSS validity duration as TTFF may not be useful. </w:t>
      </w:r>
    </w:p>
    <w:p w14:paraId="5C08F837" w14:textId="6B088B0B" w:rsidR="00CA3E50" w:rsidRDefault="00CA3E50" w:rsidP="00CA3E50">
      <w:pPr>
        <w:pStyle w:val="Proposal"/>
      </w:pPr>
      <w:bookmarkStart w:id="17" w:name="_Toc115423694"/>
      <w:r>
        <w:t>Network should configure the type of GNSS assistance information to be included in the UE report.</w:t>
      </w:r>
      <w:bookmarkEnd w:id="17"/>
    </w:p>
    <w:p w14:paraId="7DD2F186" w14:textId="277F931F" w:rsidR="00CA3E50" w:rsidRDefault="00CA3E50" w:rsidP="0043240B">
      <w:r>
        <w:t xml:space="preserve">Finally, once </w:t>
      </w:r>
      <w:r w:rsidR="00205188">
        <w:t>we</w:t>
      </w:r>
      <w:r>
        <w:t xml:space="preserve"> agree on the type of information </w:t>
      </w:r>
      <w:r w:rsidR="00205188">
        <w:t xml:space="preserve">to be </w:t>
      </w:r>
      <w:r>
        <w:t xml:space="preserve">included in the GNSS report, we need to discuss the details of the format. </w:t>
      </w:r>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8" w:name="_In-sequence_SDU_delivery"/>
    <w:bookmarkEnd w:id="18"/>
    <w:p w14:paraId="76DC0A74" w14:textId="65AC44D4" w:rsidR="00E263F6"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5423679" w:history="1">
        <w:r w:rsidR="00E263F6" w:rsidRPr="00D949D4">
          <w:rPr>
            <w:rStyle w:val="Hyperlink"/>
            <w:noProof/>
          </w:rPr>
          <w:t>Observation 1</w:t>
        </w:r>
        <w:r w:rsidR="00E263F6">
          <w:rPr>
            <w:rFonts w:asciiTheme="minorHAnsi" w:eastAsiaTheme="minorEastAsia" w:hAnsiTheme="minorHAnsi" w:cstheme="minorBidi"/>
            <w:b w:val="0"/>
            <w:noProof/>
            <w:sz w:val="22"/>
            <w:szCs w:val="22"/>
            <w:lang w:val="en-US" w:eastAsia="en-US"/>
          </w:rPr>
          <w:tab/>
        </w:r>
        <w:r w:rsidR="00E263F6" w:rsidRPr="00D949D4">
          <w:rPr>
            <w:rStyle w:val="Hyperlink"/>
            <w:noProof/>
          </w:rPr>
          <w:t>The existing TAC mechanism is sufficient to address the timing error due to incorrect UE position in IoT NTN.</w:t>
        </w:r>
      </w:hyperlink>
    </w:p>
    <w:p w14:paraId="728A010B" w14:textId="5B714905"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0" w:history="1">
        <w:r w:rsidRPr="00D949D4">
          <w:rPr>
            <w:rStyle w:val="Hyperlink"/>
            <w:noProof/>
          </w:rPr>
          <w:t>Observation 2</w:t>
        </w:r>
        <w:r>
          <w:rPr>
            <w:rFonts w:asciiTheme="minorHAnsi" w:eastAsiaTheme="minorEastAsia" w:hAnsiTheme="minorHAnsi" w:cstheme="minorBidi"/>
            <w:b w:val="0"/>
            <w:noProof/>
            <w:sz w:val="22"/>
            <w:szCs w:val="22"/>
            <w:lang w:val="en-US" w:eastAsia="en-US"/>
          </w:rPr>
          <w:tab/>
        </w:r>
        <w:r w:rsidRPr="00D949D4">
          <w:rPr>
            <w:rStyle w:val="Hyperlink"/>
            <w:noProof/>
          </w:rPr>
          <w:t>GNSS acquisition during RLF procedure will only be needed if a UE fails to acquire it during a GNSS measurement gap.</w:t>
        </w:r>
      </w:hyperlink>
    </w:p>
    <w:p w14:paraId="3356FB68" w14:textId="591FAAA7"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1" w:history="1">
        <w:r w:rsidRPr="00D949D4">
          <w:rPr>
            <w:rStyle w:val="Hyperlink"/>
            <w:noProof/>
          </w:rPr>
          <w:t>Observation 3</w:t>
        </w:r>
        <w:r>
          <w:rPr>
            <w:rFonts w:asciiTheme="minorHAnsi" w:eastAsiaTheme="minorEastAsia" w:hAnsiTheme="minorHAnsi" w:cstheme="minorBidi"/>
            <w:b w:val="0"/>
            <w:noProof/>
            <w:sz w:val="22"/>
            <w:szCs w:val="22"/>
            <w:lang w:val="en-US" w:eastAsia="en-US"/>
          </w:rPr>
          <w:tab/>
        </w:r>
        <w:r w:rsidRPr="00D949D4">
          <w:rPr>
            <w:rStyle w:val="Hyperlink"/>
            <w:noProof/>
          </w:rPr>
          <w:t>The network can use GNSS assistance information (which the UE will have to report anyways if configured by the network) to trigger a GNSS measurement by scheduling a gap.</w:t>
        </w:r>
      </w:hyperlink>
    </w:p>
    <w:p w14:paraId="2AF79ABA" w14:textId="4719AB8E"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2" w:history="1">
        <w:r w:rsidRPr="00D949D4">
          <w:rPr>
            <w:rStyle w:val="Hyperlink"/>
            <w:rFonts w:ascii="Times New Roman" w:hAnsi="Times New Roman"/>
            <w:noProof/>
          </w:rPr>
          <w:t xml:space="preserve">However, if there are some scenarios where the UE may need to make a GNSS measurement earlier than what is indicated by its validity timer (e.g., due to sudden changes in its mobility), then UE-triggered </w:t>
        </w:r>
        <w:r w:rsidRPr="00D949D4">
          <w:rPr>
            <w:rStyle w:val="Hyperlink"/>
            <w:rFonts w:ascii="Times New Roman" w:hAnsi="Times New Roman"/>
            <w:noProof/>
          </w:rPr>
          <w:lastRenderedPageBreak/>
          <w:t>GNSS measurement may also be useful. For instance, the UE may indicate it to the network that it is about to make a measurement or UE may request a GNSS gap from the network.</w:t>
        </w:r>
      </w:hyperlink>
    </w:p>
    <w:p w14:paraId="77F79228" w14:textId="61FAB0D6"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3" w:history="1">
        <w:r w:rsidRPr="00D949D4">
          <w:rPr>
            <w:rStyle w:val="Hyperlink"/>
            <w:noProof/>
          </w:rPr>
          <w:t>Observation 4</w:t>
        </w:r>
        <w:r>
          <w:rPr>
            <w:rFonts w:asciiTheme="minorHAnsi" w:eastAsiaTheme="minorEastAsia" w:hAnsiTheme="minorHAnsi" w:cstheme="minorBidi"/>
            <w:b w:val="0"/>
            <w:noProof/>
            <w:sz w:val="22"/>
            <w:szCs w:val="22"/>
            <w:lang w:val="en-US" w:eastAsia="en-US"/>
          </w:rPr>
          <w:tab/>
        </w:r>
        <w:r w:rsidRPr="00D949D4">
          <w:rPr>
            <w:rStyle w:val="Hyperlink"/>
            <w:noProof/>
          </w:rPr>
          <w:t>UE-triggered GNSS measurement may be useful when UE needs to make a GNSS measurement earlier than what is indicated by its GNSS validity timer, e.g., due to a sudden change in the UE’s mobility pattern.</w:t>
        </w:r>
      </w:hyperlink>
    </w:p>
    <w:p w14:paraId="6FAEF866" w14:textId="7C7E76B9"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4" w:history="1">
        <w:r w:rsidRPr="00D949D4">
          <w:rPr>
            <w:rStyle w:val="Hyperlink"/>
            <w:noProof/>
          </w:rPr>
          <w:t>Observation 5</w:t>
        </w:r>
        <w:r>
          <w:rPr>
            <w:rFonts w:asciiTheme="minorHAnsi" w:eastAsiaTheme="minorEastAsia" w:hAnsiTheme="minorHAnsi" w:cstheme="minorBidi"/>
            <w:b w:val="0"/>
            <w:noProof/>
            <w:sz w:val="22"/>
            <w:szCs w:val="22"/>
            <w:lang w:val="en-US" w:eastAsia="en-US"/>
          </w:rPr>
          <w:tab/>
        </w:r>
        <w:r w:rsidRPr="00D949D4">
          <w:rPr>
            <w:rStyle w:val="Hyperlink"/>
            <w:noProof/>
          </w:rPr>
          <w:t>NTN UEs are required to have a valid GNSS position before accessing the network.</w:t>
        </w:r>
      </w:hyperlink>
    </w:p>
    <w:p w14:paraId="1595D08F" w14:textId="6AABBDA5"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388AF29" w14:textId="5C56785B" w:rsidR="00E263F6"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3685" w:history="1">
        <w:r w:rsidR="00E263F6" w:rsidRPr="00D455B7">
          <w:rPr>
            <w:rStyle w:val="Hyperlink"/>
            <w:noProof/>
          </w:rPr>
          <w:t>Proposal 1</w:t>
        </w:r>
        <w:r w:rsidR="00E263F6">
          <w:rPr>
            <w:rFonts w:asciiTheme="minorHAnsi" w:eastAsiaTheme="minorEastAsia" w:hAnsiTheme="minorHAnsi" w:cstheme="minorBidi"/>
            <w:b w:val="0"/>
            <w:noProof/>
            <w:sz w:val="22"/>
            <w:szCs w:val="22"/>
            <w:lang w:val="en-US" w:eastAsia="en-US"/>
          </w:rPr>
          <w:tab/>
        </w:r>
        <w:r w:rsidR="00E263F6" w:rsidRPr="00D455B7">
          <w:rPr>
            <w:rStyle w:val="Hyperlink"/>
            <w:noProof/>
          </w:rPr>
          <w:t>Network can potentially indicate to an IoT NTN UE in connected mode if it can continue its uplink transmission after GNSS validity timer expiry.</w:t>
        </w:r>
      </w:hyperlink>
    </w:p>
    <w:p w14:paraId="5DB4B9E5" w14:textId="4521FA25"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6" w:history="1">
        <w:r w:rsidRPr="00D455B7">
          <w:rPr>
            <w:rStyle w:val="Hyperlink"/>
            <w:noProof/>
          </w:rPr>
          <w:t>Proposal 2</w:t>
        </w:r>
        <w:r>
          <w:rPr>
            <w:rFonts w:asciiTheme="minorHAnsi" w:eastAsiaTheme="minorEastAsia" w:hAnsiTheme="minorHAnsi" w:cstheme="minorBidi"/>
            <w:b w:val="0"/>
            <w:noProof/>
            <w:sz w:val="22"/>
            <w:szCs w:val="22"/>
            <w:lang w:val="en-US" w:eastAsia="en-US"/>
          </w:rPr>
          <w:tab/>
        </w:r>
        <w:r w:rsidRPr="00D455B7">
          <w:rPr>
            <w:rStyle w:val="Hyperlink"/>
            <w:noProof/>
          </w:rPr>
          <w:t>Network can optionally indicate service link timing drift parameters to an IoT NTN UE in connected mode.</w:t>
        </w:r>
      </w:hyperlink>
    </w:p>
    <w:p w14:paraId="794C65B9" w14:textId="0C79F40F"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7" w:history="1">
        <w:r w:rsidRPr="00D455B7">
          <w:rPr>
            <w:rStyle w:val="Hyperlink"/>
            <w:noProof/>
          </w:rPr>
          <w:t>Proposal 3</w:t>
        </w:r>
        <w:r>
          <w:rPr>
            <w:rFonts w:asciiTheme="minorHAnsi" w:eastAsiaTheme="minorEastAsia" w:hAnsiTheme="minorHAnsi" w:cstheme="minorBidi"/>
            <w:b w:val="0"/>
            <w:noProof/>
            <w:sz w:val="22"/>
            <w:szCs w:val="22"/>
            <w:lang w:val="en-US" w:eastAsia="en-US"/>
          </w:rPr>
          <w:tab/>
        </w:r>
        <w:r w:rsidRPr="00D455B7">
          <w:rPr>
            <w:rStyle w:val="Hyperlink"/>
            <w:noProof/>
          </w:rPr>
          <w:t>Upon GNSS timer expiry in connected mode, an IoT NTN UE may use service link drift information (in addition to common TA parameters) to calculate TA values before receiving the next TA command.</w:t>
        </w:r>
      </w:hyperlink>
    </w:p>
    <w:p w14:paraId="02E75AC1" w14:textId="09F5C22F"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8" w:history="1">
        <w:r w:rsidRPr="00D455B7">
          <w:rPr>
            <w:rStyle w:val="Hyperlink"/>
            <w:noProof/>
          </w:rPr>
          <w:t>Proposal 4</w:t>
        </w:r>
        <w:r>
          <w:rPr>
            <w:rFonts w:asciiTheme="minorHAnsi" w:eastAsiaTheme="minorEastAsia" w:hAnsiTheme="minorHAnsi" w:cstheme="minorBidi"/>
            <w:b w:val="0"/>
            <w:noProof/>
            <w:sz w:val="22"/>
            <w:szCs w:val="22"/>
            <w:lang w:val="en-US" w:eastAsia="en-US"/>
          </w:rPr>
          <w:tab/>
        </w:r>
        <w:r w:rsidRPr="00D455B7">
          <w:rPr>
            <w:rStyle w:val="Hyperlink"/>
            <w:noProof/>
          </w:rPr>
          <w:t>Closed loop frequency correction mechanism should optionally be supported in IoT NTN.</w:t>
        </w:r>
      </w:hyperlink>
    </w:p>
    <w:p w14:paraId="00914B00" w14:textId="61DEF1CE"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89" w:history="1">
        <w:r w:rsidRPr="00D455B7">
          <w:rPr>
            <w:rStyle w:val="Hyperlink"/>
            <w:noProof/>
          </w:rPr>
          <w:t>Proposal 5</w:t>
        </w:r>
        <w:r>
          <w:rPr>
            <w:rFonts w:asciiTheme="minorHAnsi" w:eastAsiaTheme="minorEastAsia" w:hAnsiTheme="minorHAnsi" w:cstheme="minorBidi"/>
            <w:b w:val="0"/>
            <w:noProof/>
            <w:sz w:val="22"/>
            <w:szCs w:val="22"/>
            <w:lang w:val="en-US" w:eastAsia="en-US"/>
          </w:rPr>
          <w:tab/>
        </w:r>
        <w:r w:rsidRPr="00D455B7">
          <w:rPr>
            <w:rStyle w:val="Hyperlink"/>
            <w:noProof/>
          </w:rPr>
          <w:t>Support GNSS measurement gaps for IoT NTN UEs in connected mode.</w:t>
        </w:r>
      </w:hyperlink>
    </w:p>
    <w:p w14:paraId="60F6EAE9" w14:textId="372B45B1"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90" w:history="1">
        <w:r w:rsidRPr="00D455B7">
          <w:rPr>
            <w:rStyle w:val="Hyperlink"/>
            <w:noProof/>
          </w:rPr>
          <w:t>Proposal 6</w:t>
        </w:r>
        <w:r>
          <w:rPr>
            <w:rFonts w:asciiTheme="minorHAnsi" w:eastAsiaTheme="minorEastAsia" w:hAnsiTheme="minorHAnsi" w:cstheme="minorBidi"/>
            <w:b w:val="0"/>
            <w:noProof/>
            <w:sz w:val="22"/>
            <w:szCs w:val="22"/>
            <w:lang w:val="en-US" w:eastAsia="en-US"/>
          </w:rPr>
          <w:tab/>
        </w:r>
        <w:r w:rsidRPr="00D455B7">
          <w:rPr>
            <w:rStyle w:val="Hyperlink"/>
            <w:noProof/>
          </w:rPr>
          <w:t>Support network-triggered GNSS measurements in connected mode for IoT NTN.</w:t>
        </w:r>
      </w:hyperlink>
    </w:p>
    <w:p w14:paraId="7B9EC80C" w14:textId="0D878F65"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91" w:history="1">
        <w:r w:rsidRPr="00D455B7">
          <w:rPr>
            <w:rStyle w:val="Hyperlink"/>
            <w:noProof/>
          </w:rPr>
          <w:t>Proposal 7</w:t>
        </w:r>
        <w:r>
          <w:rPr>
            <w:rFonts w:asciiTheme="minorHAnsi" w:eastAsiaTheme="minorEastAsia" w:hAnsiTheme="minorHAnsi" w:cstheme="minorBidi"/>
            <w:b w:val="0"/>
            <w:noProof/>
            <w:sz w:val="22"/>
            <w:szCs w:val="22"/>
            <w:lang w:val="en-US" w:eastAsia="en-US"/>
          </w:rPr>
          <w:tab/>
        </w:r>
        <w:r w:rsidRPr="00D455B7">
          <w:rPr>
            <w:rStyle w:val="Hyperlink"/>
            <w:noProof/>
          </w:rPr>
          <w:t>UE should report the GNSS assistance information during connection establishment phase.</w:t>
        </w:r>
      </w:hyperlink>
    </w:p>
    <w:p w14:paraId="156D7889" w14:textId="78FC5F0D"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92" w:history="1">
        <w:r w:rsidRPr="00D455B7">
          <w:rPr>
            <w:rStyle w:val="Hyperlink"/>
            <w:noProof/>
          </w:rPr>
          <w:t>Proposal 8</w:t>
        </w:r>
        <w:r>
          <w:rPr>
            <w:rFonts w:asciiTheme="minorHAnsi" w:eastAsiaTheme="minorEastAsia" w:hAnsiTheme="minorHAnsi" w:cstheme="minorBidi"/>
            <w:b w:val="0"/>
            <w:noProof/>
            <w:sz w:val="22"/>
            <w:szCs w:val="22"/>
            <w:lang w:val="en-US" w:eastAsia="en-US"/>
          </w:rPr>
          <w:tab/>
        </w:r>
        <w:r w:rsidRPr="00D455B7">
          <w:rPr>
            <w:rStyle w:val="Hyperlink"/>
            <w:noProof/>
          </w:rPr>
          <w:t>Upon GNSS timer expiry, a UE in connected mode should report the GNSS assistance information after GNSS reacquisition using RRC signalling if configured by the network.</w:t>
        </w:r>
      </w:hyperlink>
    </w:p>
    <w:p w14:paraId="23B5E322" w14:textId="58389DD4"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93" w:history="1">
        <w:r w:rsidRPr="00D455B7">
          <w:rPr>
            <w:rStyle w:val="Hyperlink"/>
            <w:noProof/>
          </w:rPr>
          <w:t>Proposal 9</w:t>
        </w:r>
        <w:r>
          <w:rPr>
            <w:rFonts w:asciiTheme="minorHAnsi" w:eastAsiaTheme="minorEastAsia" w:hAnsiTheme="minorHAnsi" w:cstheme="minorBidi"/>
            <w:b w:val="0"/>
            <w:noProof/>
            <w:sz w:val="22"/>
            <w:szCs w:val="22"/>
            <w:lang w:val="en-US" w:eastAsia="en-US"/>
          </w:rPr>
          <w:tab/>
        </w:r>
        <w:r w:rsidRPr="00D455B7">
          <w:rPr>
            <w:rStyle w:val="Hyperlink"/>
            <w:noProof/>
          </w:rPr>
          <w:t>If a UE in connected mode has already reported its GNSS assistance information to the network, the UE may not to be required to report it again during the same connection provided that the GNSS assistance information is expected to remain unchanged.</w:t>
        </w:r>
      </w:hyperlink>
    </w:p>
    <w:p w14:paraId="13D74E25" w14:textId="4D08302B" w:rsidR="00E263F6" w:rsidRDefault="00E263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3694" w:history="1">
        <w:r w:rsidRPr="00D455B7">
          <w:rPr>
            <w:rStyle w:val="Hyperlink"/>
            <w:noProof/>
          </w:rPr>
          <w:t>Proposal 10</w:t>
        </w:r>
        <w:r>
          <w:rPr>
            <w:rFonts w:asciiTheme="minorHAnsi" w:eastAsiaTheme="minorEastAsia" w:hAnsiTheme="minorHAnsi" w:cstheme="minorBidi"/>
            <w:b w:val="0"/>
            <w:noProof/>
            <w:sz w:val="22"/>
            <w:szCs w:val="22"/>
            <w:lang w:val="en-US" w:eastAsia="en-US"/>
          </w:rPr>
          <w:tab/>
        </w:r>
        <w:r w:rsidRPr="00D455B7">
          <w:rPr>
            <w:rStyle w:val="Hyperlink"/>
            <w:noProof/>
          </w:rPr>
          <w:t>Network should configure the type of GNSS assistance information to be included in the UE report.</w:t>
        </w:r>
      </w:hyperlink>
    </w:p>
    <w:p w14:paraId="337FD414" w14:textId="6CB0BEE3"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12E03E1F" w14:textId="13328D92" w:rsidR="006F0EC4" w:rsidRDefault="00441394" w:rsidP="00831489">
      <w:pPr>
        <w:pStyle w:val="Reference"/>
      </w:pPr>
      <w:bookmarkStart w:id="19" w:name="_Ref174151459"/>
      <w:bookmarkStart w:id="20" w:name="_Ref189809556"/>
      <w:bookmarkStart w:id="21" w:name="_Ref525824664"/>
      <w:bookmarkStart w:id="22"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CF4F41" w:rsidRPr="00875FFA">
        <w:rPr>
          <w:vertAlign w:val="superscript"/>
        </w:rPr>
        <w:t>th</w:t>
      </w:r>
      <w:r w:rsidR="004B4854">
        <w:rPr>
          <w:vertAlign w:val="superscript"/>
        </w:rPr>
        <w:t xml:space="preserve"> </w:t>
      </w:r>
      <w:r w:rsidR="004B4854">
        <w:t xml:space="preserve">– </w:t>
      </w:r>
      <w:r w:rsidR="00A61F0C">
        <w:t>2</w:t>
      </w:r>
      <w:r w:rsidR="00CF4F41">
        <w:t>3</w:t>
      </w:r>
      <w:r w:rsidR="00CF4F41" w:rsidRPr="00D3494B">
        <w:rPr>
          <w:vertAlign w:val="superscript"/>
        </w:rPr>
        <w:t>rd</w:t>
      </w:r>
      <w:r w:rsidR="00CF4F41" w:rsidRPr="00875FFA">
        <w:t>, 20</w:t>
      </w:r>
      <w:r w:rsidR="00CF4F41">
        <w:t>2</w:t>
      </w:r>
      <w:r w:rsidR="00A61F0C">
        <w:t>2</w:t>
      </w:r>
      <w:r w:rsidR="00CF4F41" w:rsidRPr="000227F6">
        <w:t>.</w:t>
      </w:r>
      <w:bookmarkEnd w:id="19"/>
      <w:bookmarkEnd w:id="20"/>
      <w:bookmarkEnd w:id="21"/>
      <w:bookmarkEnd w:id="22"/>
    </w:p>
    <w:p w14:paraId="156DC7BD" w14:textId="63D3EC8D" w:rsidR="00FD06A8" w:rsidRPr="00A168A2" w:rsidRDefault="00FD06A8" w:rsidP="00831489">
      <w:pPr>
        <w:pStyle w:val="Reference"/>
      </w:pPr>
      <w:bookmarkStart w:id="23" w:name="_Ref115305392"/>
      <w:r>
        <w:t>R1-22077</w:t>
      </w:r>
      <w:r w:rsidR="004F3ED3">
        <w:t xml:space="preserve">37, </w:t>
      </w:r>
      <w:r w:rsidR="007A4A28">
        <w:t>“</w:t>
      </w:r>
      <w:r w:rsidR="00413A9B" w:rsidRPr="00413A9B">
        <w:t>Feature lead summary #2 of AI 9.12.4 on improved GNSS operations</w:t>
      </w:r>
      <w:r w:rsidR="007A4A28">
        <w:t xml:space="preserve">” </w:t>
      </w:r>
      <w:r w:rsidR="004F3ED3">
        <w:t>RAN1#110, Toulouse, August 22</w:t>
      </w:r>
      <w:r w:rsidR="004F3ED3" w:rsidRPr="00866B87">
        <w:rPr>
          <w:vertAlign w:val="superscript"/>
        </w:rPr>
        <w:t>nd</w:t>
      </w:r>
      <w:r w:rsidR="004F3ED3">
        <w:t xml:space="preserve"> -Aug 2</w:t>
      </w:r>
      <w:r w:rsidR="00C12E54">
        <w:t>6</w:t>
      </w:r>
      <w:r w:rsidR="004F3ED3" w:rsidRPr="00866B87">
        <w:rPr>
          <w:vertAlign w:val="superscript"/>
        </w:rPr>
        <w:t>th</w:t>
      </w:r>
      <w:r w:rsidR="004F3ED3">
        <w:t>, 2022.</w:t>
      </w:r>
      <w:bookmarkEnd w:id="23"/>
    </w:p>
    <w:sectPr w:rsidR="00FD06A8"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BC4DF" w14:textId="77777777" w:rsidR="00456FFD" w:rsidRDefault="00456FFD">
      <w:r>
        <w:separator/>
      </w:r>
    </w:p>
  </w:endnote>
  <w:endnote w:type="continuationSeparator" w:id="0">
    <w:p w14:paraId="42F3D165" w14:textId="77777777" w:rsidR="00456FFD" w:rsidRDefault="00456FFD">
      <w:r>
        <w:continuationSeparator/>
      </w:r>
    </w:p>
  </w:endnote>
  <w:endnote w:type="continuationNotice" w:id="1">
    <w:p w14:paraId="1AE9152E" w14:textId="77777777" w:rsidR="00456FFD" w:rsidRDefault="00456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3EF3" w14:textId="77777777" w:rsidR="00456FFD" w:rsidRDefault="00456FFD">
      <w:r>
        <w:separator/>
      </w:r>
    </w:p>
  </w:footnote>
  <w:footnote w:type="continuationSeparator" w:id="0">
    <w:p w14:paraId="4CA6350B" w14:textId="77777777" w:rsidR="00456FFD" w:rsidRDefault="00456FFD">
      <w:r>
        <w:continuationSeparator/>
      </w:r>
    </w:p>
  </w:footnote>
  <w:footnote w:type="continuationNotice" w:id="1">
    <w:p w14:paraId="061695F8" w14:textId="77777777" w:rsidR="00456FFD" w:rsidRDefault="00456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3E7ED9"/>
    <w:multiLevelType w:val="hybridMultilevel"/>
    <w:tmpl w:val="23442D84"/>
    <w:lvl w:ilvl="0" w:tplc="80B65836">
      <w:start w:val="1"/>
      <w:numFmt w:val="bullet"/>
      <w:lvlText w:val=""/>
      <w:lvlJc w:val="left"/>
      <w:pPr>
        <w:tabs>
          <w:tab w:val="num" w:pos="720"/>
        </w:tabs>
        <w:ind w:left="720" w:hanging="360"/>
      </w:pPr>
      <w:rPr>
        <w:rFonts w:ascii="Symbol" w:hAnsi="Symbol" w:hint="default"/>
      </w:rPr>
    </w:lvl>
    <w:lvl w:ilvl="1" w:tplc="787486AC" w:tentative="1">
      <w:start w:val="1"/>
      <w:numFmt w:val="bullet"/>
      <w:lvlText w:val=""/>
      <w:lvlJc w:val="left"/>
      <w:pPr>
        <w:tabs>
          <w:tab w:val="num" w:pos="1440"/>
        </w:tabs>
        <w:ind w:left="1440" w:hanging="360"/>
      </w:pPr>
      <w:rPr>
        <w:rFonts w:ascii="Symbol" w:hAnsi="Symbol" w:hint="default"/>
      </w:rPr>
    </w:lvl>
    <w:lvl w:ilvl="2" w:tplc="F1EC863E" w:tentative="1">
      <w:start w:val="1"/>
      <w:numFmt w:val="bullet"/>
      <w:lvlText w:val=""/>
      <w:lvlJc w:val="left"/>
      <w:pPr>
        <w:tabs>
          <w:tab w:val="num" w:pos="2160"/>
        </w:tabs>
        <w:ind w:left="2160" w:hanging="360"/>
      </w:pPr>
      <w:rPr>
        <w:rFonts w:ascii="Symbol" w:hAnsi="Symbol" w:hint="default"/>
      </w:rPr>
    </w:lvl>
    <w:lvl w:ilvl="3" w:tplc="73286734" w:tentative="1">
      <w:start w:val="1"/>
      <w:numFmt w:val="bullet"/>
      <w:lvlText w:val=""/>
      <w:lvlJc w:val="left"/>
      <w:pPr>
        <w:tabs>
          <w:tab w:val="num" w:pos="2880"/>
        </w:tabs>
        <w:ind w:left="2880" w:hanging="360"/>
      </w:pPr>
      <w:rPr>
        <w:rFonts w:ascii="Symbol" w:hAnsi="Symbol" w:hint="default"/>
      </w:rPr>
    </w:lvl>
    <w:lvl w:ilvl="4" w:tplc="B9A0D934" w:tentative="1">
      <w:start w:val="1"/>
      <w:numFmt w:val="bullet"/>
      <w:lvlText w:val=""/>
      <w:lvlJc w:val="left"/>
      <w:pPr>
        <w:tabs>
          <w:tab w:val="num" w:pos="3600"/>
        </w:tabs>
        <w:ind w:left="3600" w:hanging="360"/>
      </w:pPr>
      <w:rPr>
        <w:rFonts w:ascii="Symbol" w:hAnsi="Symbol" w:hint="default"/>
      </w:rPr>
    </w:lvl>
    <w:lvl w:ilvl="5" w:tplc="5F302428" w:tentative="1">
      <w:start w:val="1"/>
      <w:numFmt w:val="bullet"/>
      <w:lvlText w:val=""/>
      <w:lvlJc w:val="left"/>
      <w:pPr>
        <w:tabs>
          <w:tab w:val="num" w:pos="4320"/>
        </w:tabs>
        <w:ind w:left="4320" w:hanging="360"/>
      </w:pPr>
      <w:rPr>
        <w:rFonts w:ascii="Symbol" w:hAnsi="Symbol" w:hint="default"/>
      </w:rPr>
    </w:lvl>
    <w:lvl w:ilvl="6" w:tplc="8ADA5C1C" w:tentative="1">
      <w:start w:val="1"/>
      <w:numFmt w:val="bullet"/>
      <w:lvlText w:val=""/>
      <w:lvlJc w:val="left"/>
      <w:pPr>
        <w:tabs>
          <w:tab w:val="num" w:pos="5040"/>
        </w:tabs>
        <w:ind w:left="5040" w:hanging="360"/>
      </w:pPr>
      <w:rPr>
        <w:rFonts w:ascii="Symbol" w:hAnsi="Symbol" w:hint="default"/>
      </w:rPr>
    </w:lvl>
    <w:lvl w:ilvl="7" w:tplc="1D6E7C74" w:tentative="1">
      <w:start w:val="1"/>
      <w:numFmt w:val="bullet"/>
      <w:lvlText w:val=""/>
      <w:lvlJc w:val="left"/>
      <w:pPr>
        <w:tabs>
          <w:tab w:val="num" w:pos="5760"/>
        </w:tabs>
        <w:ind w:left="5760" w:hanging="360"/>
      </w:pPr>
      <w:rPr>
        <w:rFonts w:ascii="Symbol" w:hAnsi="Symbol" w:hint="default"/>
      </w:rPr>
    </w:lvl>
    <w:lvl w:ilvl="8" w:tplc="CE2E31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CF33C23"/>
    <w:multiLevelType w:val="hybridMultilevel"/>
    <w:tmpl w:val="6ECAD35C"/>
    <w:lvl w:ilvl="0" w:tplc="966670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0F3029"/>
    <w:multiLevelType w:val="hybridMultilevel"/>
    <w:tmpl w:val="B69C2BBE"/>
    <w:lvl w:ilvl="0" w:tplc="7586F3A8">
      <w:start w:val="1"/>
      <w:numFmt w:val="bullet"/>
      <w:lvlText w:val=""/>
      <w:lvlJc w:val="left"/>
      <w:pPr>
        <w:tabs>
          <w:tab w:val="num" w:pos="720"/>
        </w:tabs>
        <w:ind w:left="720" w:hanging="360"/>
      </w:pPr>
      <w:rPr>
        <w:rFonts w:ascii="Symbol" w:hAnsi="Symbol" w:hint="default"/>
      </w:rPr>
    </w:lvl>
    <w:lvl w:ilvl="1" w:tplc="1542F288" w:tentative="1">
      <w:start w:val="1"/>
      <w:numFmt w:val="bullet"/>
      <w:lvlText w:val=""/>
      <w:lvlJc w:val="left"/>
      <w:pPr>
        <w:tabs>
          <w:tab w:val="num" w:pos="1440"/>
        </w:tabs>
        <w:ind w:left="1440" w:hanging="360"/>
      </w:pPr>
      <w:rPr>
        <w:rFonts w:ascii="Symbol" w:hAnsi="Symbol" w:hint="default"/>
      </w:rPr>
    </w:lvl>
    <w:lvl w:ilvl="2" w:tplc="D93424A6" w:tentative="1">
      <w:start w:val="1"/>
      <w:numFmt w:val="bullet"/>
      <w:lvlText w:val=""/>
      <w:lvlJc w:val="left"/>
      <w:pPr>
        <w:tabs>
          <w:tab w:val="num" w:pos="2160"/>
        </w:tabs>
        <w:ind w:left="2160" w:hanging="360"/>
      </w:pPr>
      <w:rPr>
        <w:rFonts w:ascii="Symbol" w:hAnsi="Symbol" w:hint="default"/>
      </w:rPr>
    </w:lvl>
    <w:lvl w:ilvl="3" w:tplc="5DECB3C8" w:tentative="1">
      <w:start w:val="1"/>
      <w:numFmt w:val="bullet"/>
      <w:lvlText w:val=""/>
      <w:lvlJc w:val="left"/>
      <w:pPr>
        <w:tabs>
          <w:tab w:val="num" w:pos="2880"/>
        </w:tabs>
        <w:ind w:left="2880" w:hanging="360"/>
      </w:pPr>
      <w:rPr>
        <w:rFonts w:ascii="Symbol" w:hAnsi="Symbol" w:hint="default"/>
      </w:rPr>
    </w:lvl>
    <w:lvl w:ilvl="4" w:tplc="7E2A6E44" w:tentative="1">
      <w:start w:val="1"/>
      <w:numFmt w:val="bullet"/>
      <w:lvlText w:val=""/>
      <w:lvlJc w:val="left"/>
      <w:pPr>
        <w:tabs>
          <w:tab w:val="num" w:pos="3600"/>
        </w:tabs>
        <w:ind w:left="3600" w:hanging="360"/>
      </w:pPr>
      <w:rPr>
        <w:rFonts w:ascii="Symbol" w:hAnsi="Symbol" w:hint="default"/>
      </w:rPr>
    </w:lvl>
    <w:lvl w:ilvl="5" w:tplc="80525E6A" w:tentative="1">
      <w:start w:val="1"/>
      <w:numFmt w:val="bullet"/>
      <w:lvlText w:val=""/>
      <w:lvlJc w:val="left"/>
      <w:pPr>
        <w:tabs>
          <w:tab w:val="num" w:pos="4320"/>
        </w:tabs>
        <w:ind w:left="4320" w:hanging="360"/>
      </w:pPr>
      <w:rPr>
        <w:rFonts w:ascii="Symbol" w:hAnsi="Symbol" w:hint="default"/>
      </w:rPr>
    </w:lvl>
    <w:lvl w:ilvl="6" w:tplc="93E43B28" w:tentative="1">
      <w:start w:val="1"/>
      <w:numFmt w:val="bullet"/>
      <w:lvlText w:val=""/>
      <w:lvlJc w:val="left"/>
      <w:pPr>
        <w:tabs>
          <w:tab w:val="num" w:pos="5040"/>
        </w:tabs>
        <w:ind w:left="5040" w:hanging="360"/>
      </w:pPr>
      <w:rPr>
        <w:rFonts w:ascii="Symbol" w:hAnsi="Symbol" w:hint="default"/>
      </w:rPr>
    </w:lvl>
    <w:lvl w:ilvl="7" w:tplc="E17499B0" w:tentative="1">
      <w:start w:val="1"/>
      <w:numFmt w:val="bullet"/>
      <w:lvlText w:val=""/>
      <w:lvlJc w:val="left"/>
      <w:pPr>
        <w:tabs>
          <w:tab w:val="num" w:pos="5760"/>
        </w:tabs>
        <w:ind w:left="5760" w:hanging="360"/>
      </w:pPr>
      <w:rPr>
        <w:rFonts w:ascii="Symbol" w:hAnsi="Symbol" w:hint="default"/>
      </w:rPr>
    </w:lvl>
    <w:lvl w:ilvl="8" w:tplc="66460B4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0"/>
  </w:num>
  <w:num w:numId="4">
    <w:abstractNumId w:val="15"/>
  </w:num>
  <w:num w:numId="5">
    <w:abstractNumId w:val="16"/>
  </w:num>
  <w:num w:numId="6">
    <w:abstractNumId w:val="18"/>
  </w:num>
  <w:num w:numId="7">
    <w:abstractNumId w:val="6"/>
  </w:num>
  <w:num w:numId="8">
    <w:abstractNumId w:val="7"/>
  </w:num>
  <w:num w:numId="9">
    <w:abstractNumId w:val="3"/>
  </w:num>
  <w:num w:numId="10">
    <w:abstractNumId w:val="21"/>
  </w:num>
  <w:num w:numId="11">
    <w:abstractNumId w:val="9"/>
  </w:num>
  <w:num w:numId="12">
    <w:abstractNumId w:val="19"/>
  </w:num>
  <w:num w:numId="13">
    <w:abstractNumId w:val="8"/>
  </w:num>
  <w:num w:numId="14">
    <w:abstractNumId w:val="22"/>
  </w:num>
  <w:num w:numId="15">
    <w:abstractNumId w:val="20"/>
  </w:num>
  <w:num w:numId="16">
    <w:abstractNumId w:val="13"/>
  </w:num>
  <w:num w:numId="17">
    <w:abstractNumId w:val="2"/>
  </w:num>
  <w:num w:numId="18">
    <w:abstractNumId w:val="12"/>
  </w:num>
  <w:num w:numId="19">
    <w:abstractNumId w:val="11"/>
  </w:num>
  <w:num w:numId="20">
    <w:abstractNumId w:val="4"/>
  </w:num>
  <w:num w:numId="21">
    <w:abstractNumId w:val="1"/>
  </w:num>
  <w:num w:numId="22">
    <w:abstractNumId w:val="17"/>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878"/>
    <w:rsid w:val="00015D15"/>
    <w:rsid w:val="00016E28"/>
    <w:rsid w:val="00017DEF"/>
    <w:rsid w:val="00017E5B"/>
    <w:rsid w:val="0002070C"/>
    <w:rsid w:val="00020A32"/>
    <w:rsid w:val="00021072"/>
    <w:rsid w:val="00021756"/>
    <w:rsid w:val="00021AC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58D3"/>
    <w:rsid w:val="00036442"/>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EC5"/>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5E3D"/>
    <w:rsid w:val="00076502"/>
    <w:rsid w:val="0007673F"/>
    <w:rsid w:val="00076887"/>
    <w:rsid w:val="00077165"/>
    <w:rsid w:val="00077D1D"/>
    <w:rsid w:val="00077E5F"/>
    <w:rsid w:val="0008036A"/>
    <w:rsid w:val="00080A34"/>
    <w:rsid w:val="00080BB7"/>
    <w:rsid w:val="00081293"/>
    <w:rsid w:val="0008197D"/>
    <w:rsid w:val="00081AE6"/>
    <w:rsid w:val="0008294A"/>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3EFF"/>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79C"/>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37D"/>
    <w:rsid w:val="000A7AFB"/>
    <w:rsid w:val="000B0172"/>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9EB"/>
    <w:rsid w:val="000C53BE"/>
    <w:rsid w:val="000C55AB"/>
    <w:rsid w:val="000C5B63"/>
    <w:rsid w:val="000C5CCB"/>
    <w:rsid w:val="000C6090"/>
    <w:rsid w:val="000C6122"/>
    <w:rsid w:val="000C64D5"/>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DD5"/>
    <w:rsid w:val="00106E91"/>
    <w:rsid w:val="00106F5C"/>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207A8"/>
    <w:rsid w:val="00120CB0"/>
    <w:rsid w:val="001219F5"/>
    <w:rsid w:val="00121A20"/>
    <w:rsid w:val="00121B71"/>
    <w:rsid w:val="00122316"/>
    <w:rsid w:val="00122B34"/>
    <w:rsid w:val="00122DFF"/>
    <w:rsid w:val="00122F5F"/>
    <w:rsid w:val="00123045"/>
    <w:rsid w:val="001231D0"/>
    <w:rsid w:val="0012377F"/>
    <w:rsid w:val="00123941"/>
    <w:rsid w:val="00123F5C"/>
    <w:rsid w:val="00124314"/>
    <w:rsid w:val="00124488"/>
    <w:rsid w:val="001245F8"/>
    <w:rsid w:val="001250DC"/>
    <w:rsid w:val="001250E7"/>
    <w:rsid w:val="0012536D"/>
    <w:rsid w:val="00125D7F"/>
    <w:rsid w:val="00125F31"/>
    <w:rsid w:val="00126B4A"/>
    <w:rsid w:val="00127888"/>
    <w:rsid w:val="00127913"/>
    <w:rsid w:val="00127D44"/>
    <w:rsid w:val="00130F05"/>
    <w:rsid w:val="00131110"/>
    <w:rsid w:val="001317D4"/>
    <w:rsid w:val="00131A8D"/>
    <w:rsid w:val="00131DF5"/>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3D4"/>
    <w:rsid w:val="00145507"/>
    <w:rsid w:val="001457B1"/>
    <w:rsid w:val="00145DD6"/>
    <w:rsid w:val="001466FE"/>
    <w:rsid w:val="001471C6"/>
    <w:rsid w:val="00147872"/>
    <w:rsid w:val="00147D80"/>
    <w:rsid w:val="00147FBC"/>
    <w:rsid w:val="00150159"/>
    <w:rsid w:val="00150214"/>
    <w:rsid w:val="001505FF"/>
    <w:rsid w:val="001507D4"/>
    <w:rsid w:val="00150AAA"/>
    <w:rsid w:val="00150AFE"/>
    <w:rsid w:val="00150B6F"/>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071"/>
    <w:rsid w:val="0016060D"/>
    <w:rsid w:val="001609EC"/>
    <w:rsid w:val="00160AEA"/>
    <w:rsid w:val="00161407"/>
    <w:rsid w:val="00161B73"/>
    <w:rsid w:val="00161E26"/>
    <w:rsid w:val="00161ED8"/>
    <w:rsid w:val="0016211D"/>
    <w:rsid w:val="00162988"/>
    <w:rsid w:val="001629D0"/>
    <w:rsid w:val="001630DC"/>
    <w:rsid w:val="001632C9"/>
    <w:rsid w:val="00163513"/>
    <w:rsid w:val="001645D4"/>
    <w:rsid w:val="001652C6"/>
    <w:rsid w:val="001659C1"/>
    <w:rsid w:val="00167323"/>
    <w:rsid w:val="00167710"/>
    <w:rsid w:val="001679A7"/>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8C2"/>
    <w:rsid w:val="00177B9B"/>
    <w:rsid w:val="00177DCB"/>
    <w:rsid w:val="00181419"/>
    <w:rsid w:val="0018143F"/>
    <w:rsid w:val="001814A9"/>
    <w:rsid w:val="001814C5"/>
    <w:rsid w:val="001816B3"/>
    <w:rsid w:val="001817A9"/>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5FDC"/>
    <w:rsid w:val="00186022"/>
    <w:rsid w:val="001868A1"/>
    <w:rsid w:val="00186DAA"/>
    <w:rsid w:val="00186EDA"/>
    <w:rsid w:val="0018724E"/>
    <w:rsid w:val="001876BE"/>
    <w:rsid w:val="00187E02"/>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E2A"/>
    <w:rsid w:val="00196705"/>
    <w:rsid w:val="00197424"/>
    <w:rsid w:val="00197DA6"/>
    <w:rsid w:val="00197DF9"/>
    <w:rsid w:val="00197EB8"/>
    <w:rsid w:val="001A0578"/>
    <w:rsid w:val="001A0F8C"/>
    <w:rsid w:val="001A105F"/>
    <w:rsid w:val="001A167B"/>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3"/>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6342"/>
    <w:rsid w:val="001D6D53"/>
    <w:rsid w:val="001D6F1C"/>
    <w:rsid w:val="001D7165"/>
    <w:rsid w:val="001D7246"/>
    <w:rsid w:val="001E0AA0"/>
    <w:rsid w:val="001E0D07"/>
    <w:rsid w:val="001E0D4D"/>
    <w:rsid w:val="001E11B2"/>
    <w:rsid w:val="001E1909"/>
    <w:rsid w:val="001E25CF"/>
    <w:rsid w:val="001E2C01"/>
    <w:rsid w:val="001E30FD"/>
    <w:rsid w:val="001E39A8"/>
    <w:rsid w:val="001E436E"/>
    <w:rsid w:val="001E524D"/>
    <w:rsid w:val="001E55C4"/>
    <w:rsid w:val="001E58E2"/>
    <w:rsid w:val="001E5F9A"/>
    <w:rsid w:val="001E642B"/>
    <w:rsid w:val="001E6738"/>
    <w:rsid w:val="001E727B"/>
    <w:rsid w:val="001E76C4"/>
    <w:rsid w:val="001E7703"/>
    <w:rsid w:val="001E7AED"/>
    <w:rsid w:val="001F036F"/>
    <w:rsid w:val="001F15E1"/>
    <w:rsid w:val="001F1D0D"/>
    <w:rsid w:val="001F23D0"/>
    <w:rsid w:val="001F24D4"/>
    <w:rsid w:val="001F2C16"/>
    <w:rsid w:val="001F2CA4"/>
    <w:rsid w:val="001F326A"/>
    <w:rsid w:val="001F3916"/>
    <w:rsid w:val="001F395E"/>
    <w:rsid w:val="001F3E0E"/>
    <w:rsid w:val="001F431B"/>
    <w:rsid w:val="001F4446"/>
    <w:rsid w:val="001F4763"/>
    <w:rsid w:val="001F47BF"/>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B4F"/>
    <w:rsid w:val="00200D70"/>
    <w:rsid w:val="00201BFF"/>
    <w:rsid w:val="00201F3A"/>
    <w:rsid w:val="00201F42"/>
    <w:rsid w:val="00202CC5"/>
    <w:rsid w:val="00202F29"/>
    <w:rsid w:val="002037D8"/>
    <w:rsid w:val="00203CD3"/>
    <w:rsid w:val="00203F28"/>
    <w:rsid w:val="00203F96"/>
    <w:rsid w:val="00204546"/>
    <w:rsid w:val="0020457F"/>
    <w:rsid w:val="002045FA"/>
    <w:rsid w:val="00205188"/>
    <w:rsid w:val="002054B1"/>
    <w:rsid w:val="00205634"/>
    <w:rsid w:val="002059C9"/>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757"/>
    <w:rsid w:val="002148E8"/>
    <w:rsid w:val="00214DA8"/>
    <w:rsid w:val="00215120"/>
    <w:rsid w:val="00215423"/>
    <w:rsid w:val="002158FA"/>
    <w:rsid w:val="00215E4C"/>
    <w:rsid w:val="00216C2E"/>
    <w:rsid w:val="002171DE"/>
    <w:rsid w:val="002174C6"/>
    <w:rsid w:val="002175C8"/>
    <w:rsid w:val="00217E1B"/>
    <w:rsid w:val="002200E7"/>
    <w:rsid w:val="00220184"/>
    <w:rsid w:val="00220600"/>
    <w:rsid w:val="0022061F"/>
    <w:rsid w:val="00220EBC"/>
    <w:rsid w:val="00221678"/>
    <w:rsid w:val="002217EA"/>
    <w:rsid w:val="00221BDD"/>
    <w:rsid w:val="00221D68"/>
    <w:rsid w:val="00222204"/>
    <w:rsid w:val="002224DB"/>
    <w:rsid w:val="002228E4"/>
    <w:rsid w:val="00223828"/>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27DFD"/>
    <w:rsid w:val="00230765"/>
    <w:rsid w:val="00230986"/>
    <w:rsid w:val="00230C38"/>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1BB6"/>
    <w:rsid w:val="002528AE"/>
    <w:rsid w:val="00253241"/>
    <w:rsid w:val="002534E0"/>
    <w:rsid w:val="00253D56"/>
    <w:rsid w:val="00253EAF"/>
    <w:rsid w:val="00253EB4"/>
    <w:rsid w:val="00254998"/>
    <w:rsid w:val="00254C1A"/>
    <w:rsid w:val="002550B9"/>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2295"/>
    <w:rsid w:val="002622DF"/>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006"/>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50"/>
    <w:rsid w:val="0028379D"/>
    <w:rsid w:val="00283A25"/>
    <w:rsid w:val="002841E2"/>
    <w:rsid w:val="002848AD"/>
    <w:rsid w:val="00285139"/>
    <w:rsid w:val="00285147"/>
    <w:rsid w:val="002854F2"/>
    <w:rsid w:val="00286ACD"/>
    <w:rsid w:val="00287838"/>
    <w:rsid w:val="002878A1"/>
    <w:rsid w:val="00287B3E"/>
    <w:rsid w:val="00287FD6"/>
    <w:rsid w:val="002907B5"/>
    <w:rsid w:val="00290897"/>
    <w:rsid w:val="00290DF0"/>
    <w:rsid w:val="0029101B"/>
    <w:rsid w:val="002911B9"/>
    <w:rsid w:val="0029229D"/>
    <w:rsid w:val="00292923"/>
    <w:rsid w:val="00292CF1"/>
    <w:rsid w:val="00292EB7"/>
    <w:rsid w:val="00293289"/>
    <w:rsid w:val="00293528"/>
    <w:rsid w:val="00293566"/>
    <w:rsid w:val="00293AFD"/>
    <w:rsid w:val="00294057"/>
    <w:rsid w:val="00294162"/>
    <w:rsid w:val="0029467C"/>
    <w:rsid w:val="00294E91"/>
    <w:rsid w:val="002951E0"/>
    <w:rsid w:val="00295264"/>
    <w:rsid w:val="00295686"/>
    <w:rsid w:val="00296227"/>
    <w:rsid w:val="002967D1"/>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CCB"/>
    <w:rsid w:val="002F7DCD"/>
    <w:rsid w:val="00300077"/>
    <w:rsid w:val="00300AEA"/>
    <w:rsid w:val="00300CCE"/>
    <w:rsid w:val="0030134F"/>
    <w:rsid w:val="00301443"/>
    <w:rsid w:val="00301B53"/>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AE0"/>
    <w:rsid w:val="00315E63"/>
    <w:rsid w:val="003160B8"/>
    <w:rsid w:val="003162A1"/>
    <w:rsid w:val="00316394"/>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083B"/>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E"/>
    <w:rsid w:val="003643D5"/>
    <w:rsid w:val="0036466A"/>
    <w:rsid w:val="0036507F"/>
    <w:rsid w:val="00365287"/>
    <w:rsid w:val="003652E7"/>
    <w:rsid w:val="00365A0D"/>
    <w:rsid w:val="0036606B"/>
    <w:rsid w:val="00366C6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27AC"/>
    <w:rsid w:val="003837BA"/>
    <w:rsid w:val="00383824"/>
    <w:rsid w:val="003843B2"/>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556"/>
    <w:rsid w:val="0039473E"/>
    <w:rsid w:val="00394B7D"/>
    <w:rsid w:val="00394BCB"/>
    <w:rsid w:val="00394FE6"/>
    <w:rsid w:val="003950D1"/>
    <w:rsid w:val="00395181"/>
    <w:rsid w:val="00395E27"/>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69F"/>
    <w:rsid w:val="003B36A3"/>
    <w:rsid w:val="003B3DA7"/>
    <w:rsid w:val="003B3ECB"/>
    <w:rsid w:val="003B4F1E"/>
    <w:rsid w:val="003B50DE"/>
    <w:rsid w:val="003B520E"/>
    <w:rsid w:val="003B53B6"/>
    <w:rsid w:val="003B540E"/>
    <w:rsid w:val="003B55B0"/>
    <w:rsid w:val="003B5621"/>
    <w:rsid w:val="003B5806"/>
    <w:rsid w:val="003B5918"/>
    <w:rsid w:val="003B5C96"/>
    <w:rsid w:val="003B5D4D"/>
    <w:rsid w:val="003B5E6A"/>
    <w:rsid w:val="003B612D"/>
    <w:rsid w:val="003B64BB"/>
    <w:rsid w:val="003B73E6"/>
    <w:rsid w:val="003B7409"/>
    <w:rsid w:val="003B74A3"/>
    <w:rsid w:val="003B7618"/>
    <w:rsid w:val="003B7AC5"/>
    <w:rsid w:val="003B7EAD"/>
    <w:rsid w:val="003B7FE5"/>
    <w:rsid w:val="003C068B"/>
    <w:rsid w:val="003C0B0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86D"/>
    <w:rsid w:val="003D0E2F"/>
    <w:rsid w:val="003D109F"/>
    <w:rsid w:val="003D1528"/>
    <w:rsid w:val="003D1DC3"/>
    <w:rsid w:val="003D1F67"/>
    <w:rsid w:val="003D2478"/>
    <w:rsid w:val="003D25B4"/>
    <w:rsid w:val="003D28BA"/>
    <w:rsid w:val="003D2929"/>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4D"/>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112"/>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A00"/>
    <w:rsid w:val="00405A08"/>
    <w:rsid w:val="00405CA5"/>
    <w:rsid w:val="004072D8"/>
    <w:rsid w:val="00407313"/>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182"/>
    <w:rsid w:val="004135C2"/>
    <w:rsid w:val="00413A9B"/>
    <w:rsid w:val="00413AAC"/>
    <w:rsid w:val="00413E92"/>
    <w:rsid w:val="00414024"/>
    <w:rsid w:val="00414B38"/>
    <w:rsid w:val="00415B91"/>
    <w:rsid w:val="00415C12"/>
    <w:rsid w:val="004161FA"/>
    <w:rsid w:val="0041727D"/>
    <w:rsid w:val="00417BF5"/>
    <w:rsid w:val="00417FF9"/>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567"/>
    <w:rsid w:val="00431611"/>
    <w:rsid w:val="00431944"/>
    <w:rsid w:val="00431F73"/>
    <w:rsid w:val="0043240B"/>
    <w:rsid w:val="00432555"/>
    <w:rsid w:val="004328AE"/>
    <w:rsid w:val="0043349F"/>
    <w:rsid w:val="00433544"/>
    <w:rsid w:val="00433C2E"/>
    <w:rsid w:val="00433C46"/>
    <w:rsid w:val="00434269"/>
    <w:rsid w:val="00434B93"/>
    <w:rsid w:val="00434F41"/>
    <w:rsid w:val="00435CE6"/>
    <w:rsid w:val="00436596"/>
    <w:rsid w:val="00436600"/>
    <w:rsid w:val="00436D80"/>
    <w:rsid w:val="00437447"/>
    <w:rsid w:val="00437DD5"/>
    <w:rsid w:val="00440761"/>
    <w:rsid w:val="00440A0A"/>
    <w:rsid w:val="00440F41"/>
    <w:rsid w:val="00441394"/>
    <w:rsid w:val="00441A92"/>
    <w:rsid w:val="00441B96"/>
    <w:rsid w:val="00441EB7"/>
    <w:rsid w:val="004425DD"/>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3CA7"/>
    <w:rsid w:val="0045411A"/>
    <w:rsid w:val="00455061"/>
    <w:rsid w:val="004552A2"/>
    <w:rsid w:val="0045543A"/>
    <w:rsid w:val="004554F8"/>
    <w:rsid w:val="00455E4A"/>
    <w:rsid w:val="0045622F"/>
    <w:rsid w:val="0045627B"/>
    <w:rsid w:val="004565DE"/>
    <w:rsid w:val="0045699F"/>
    <w:rsid w:val="00456FFD"/>
    <w:rsid w:val="004574C8"/>
    <w:rsid w:val="00457565"/>
    <w:rsid w:val="00457740"/>
    <w:rsid w:val="00457B71"/>
    <w:rsid w:val="00457FA6"/>
    <w:rsid w:val="004604E5"/>
    <w:rsid w:val="00460887"/>
    <w:rsid w:val="004615A6"/>
    <w:rsid w:val="0046183B"/>
    <w:rsid w:val="0046194E"/>
    <w:rsid w:val="00461C7D"/>
    <w:rsid w:val="0046255C"/>
    <w:rsid w:val="00462650"/>
    <w:rsid w:val="00462A49"/>
    <w:rsid w:val="00462DAF"/>
    <w:rsid w:val="00462DB0"/>
    <w:rsid w:val="00462E70"/>
    <w:rsid w:val="0046305F"/>
    <w:rsid w:val="00464993"/>
    <w:rsid w:val="004649D0"/>
    <w:rsid w:val="00464FE2"/>
    <w:rsid w:val="004651EF"/>
    <w:rsid w:val="00465644"/>
    <w:rsid w:val="00465997"/>
    <w:rsid w:val="004669E2"/>
    <w:rsid w:val="0046707D"/>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51CF"/>
    <w:rsid w:val="00485A98"/>
    <w:rsid w:val="00485B47"/>
    <w:rsid w:val="00485C81"/>
    <w:rsid w:val="00485DDA"/>
    <w:rsid w:val="00486120"/>
    <w:rsid w:val="004862B2"/>
    <w:rsid w:val="004868E3"/>
    <w:rsid w:val="0048774F"/>
    <w:rsid w:val="00487857"/>
    <w:rsid w:val="00487C74"/>
    <w:rsid w:val="00487C79"/>
    <w:rsid w:val="00487CC7"/>
    <w:rsid w:val="00487D62"/>
    <w:rsid w:val="00487E8F"/>
    <w:rsid w:val="0049001D"/>
    <w:rsid w:val="00490194"/>
    <w:rsid w:val="004901BD"/>
    <w:rsid w:val="004904BB"/>
    <w:rsid w:val="004905F2"/>
    <w:rsid w:val="0049095C"/>
    <w:rsid w:val="00491313"/>
    <w:rsid w:val="00491697"/>
    <w:rsid w:val="00491752"/>
    <w:rsid w:val="00491C62"/>
    <w:rsid w:val="00491F73"/>
    <w:rsid w:val="004921CD"/>
    <w:rsid w:val="004922E2"/>
    <w:rsid w:val="00492AE0"/>
    <w:rsid w:val="00492BC5"/>
    <w:rsid w:val="00492CF7"/>
    <w:rsid w:val="00493595"/>
    <w:rsid w:val="00493C2B"/>
    <w:rsid w:val="00493DDD"/>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20"/>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09"/>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898"/>
    <w:rsid w:val="004C3ACA"/>
    <w:rsid w:val="004C4B7D"/>
    <w:rsid w:val="004C5737"/>
    <w:rsid w:val="004C58B3"/>
    <w:rsid w:val="004C5AEA"/>
    <w:rsid w:val="004C5BBC"/>
    <w:rsid w:val="004C5DEB"/>
    <w:rsid w:val="004C733D"/>
    <w:rsid w:val="004C75EB"/>
    <w:rsid w:val="004C784D"/>
    <w:rsid w:val="004C787E"/>
    <w:rsid w:val="004C7CF5"/>
    <w:rsid w:val="004C7E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3ED3"/>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637"/>
    <w:rsid w:val="00515EAF"/>
    <w:rsid w:val="00516A45"/>
    <w:rsid w:val="00516DE7"/>
    <w:rsid w:val="0051776F"/>
    <w:rsid w:val="005205DD"/>
    <w:rsid w:val="00520ADE"/>
    <w:rsid w:val="005214CE"/>
    <w:rsid w:val="005219CF"/>
    <w:rsid w:val="00523971"/>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B70"/>
    <w:rsid w:val="00540D8B"/>
    <w:rsid w:val="00541118"/>
    <w:rsid w:val="00541C8C"/>
    <w:rsid w:val="00542B7F"/>
    <w:rsid w:val="00542D1F"/>
    <w:rsid w:val="00543190"/>
    <w:rsid w:val="00543192"/>
    <w:rsid w:val="00543701"/>
    <w:rsid w:val="0054416F"/>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E4"/>
    <w:rsid w:val="00567A15"/>
    <w:rsid w:val="00570248"/>
    <w:rsid w:val="00570714"/>
    <w:rsid w:val="005708CC"/>
    <w:rsid w:val="00570BD5"/>
    <w:rsid w:val="00572505"/>
    <w:rsid w:val="0057295B"/>
    <w:rsid w:val="00573730"/>
    <w:rsid w:val="0057432B"/>
    <w:rsid w:val="005744EC"/>
    <w:rsid w:val="005746DF"/>
    <w:rsid w:val="00574AE9"/>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4771"/>
    <w:rsid w:val="005948C2"/>
    <w:rsid w:val="00594B03"/>
    <w:rsid w:val="005958C6"/>
    <w:rsid w:val="00595DCA"/>
    <w:rsid w:val="00595DD0"/>
    <w:rsid w:val="00595DF5"/>
    <w:rsid w:val="00595EF1"/>
    <w:rsid w:val="00595F15"/>
    <w:rsid w:val="00596189"/>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3"/>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4C0E"/>
    <w:rsid w:val="005B5398"/>
    <w:rsid w:val="005B56FD"/>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454A"/>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481A"/>
    <w:rsid w:val="005D48FF"/>
    <w:rsid w:val="005D4A81"/>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7C"/>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A7"/>
    <w:rsid w:val="00602FE4"/>
    <w:rsid w:val="006035E7"/>
    <w:rsid w:val="0060382D"/>
    <w:rsid w:val="00603EDF"/>
    <w:rsid w:val="0060493F"/>
    <w:rsid w:val="00604E76"/>
    <w:rsid w:val="00604F14"/>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1434"/>
    <w:rsid w:val="006116A6"/>
    <w:rsid w:val="0061175A"/>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5A6"/>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F05"/>
    <w:rsid w:val="00633271"/>
    <w:rsid w:val="0063366A"/>
    <w:rsid w:val="00633B74"/>
    <w:rsid w:val="0063451F"/>
    <w:rsid w:val="00635037"/>
    <w:rsid w:val="00635587"/>
    <w:rsid w:val="006357EA"/>
    <w:rsid w:val="00635994"/>
    <w:rsid w:val="006360C2"/>
    <w:rsid w:val="006361E7"/>
    <w:rsid w:val="00636398"/>
    <w:rsid w:val="006363EE"/>
    <w:rsid w:val="00636453"/>
    <w:rsid w:val="006366D9"/>
    <w:rsid w:val="006368D3"/>
    <w:rsid w:val="0063707E"/>
    <w:rsid w:val="00637557"/>
    <w:rsid w:val="006377EC"/>
    <w:rsid w:val="006378CE"/>
    <w:rsid w:val="006379B0"/>
    <w:rsid w:val="00637A5F"/>
    <w:rsid w:val="00637C46"/>
    <w:rsid w:val="00637FA8"/>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B5"/>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C3F"/>
    <w:rsid w:val="00661E84"/>
    <w:rsid w:val="00661F56"/>
    <w:rsid w:val="006627A2"/>
    <w:rsid w:val="0066294D"/>
    <w:rsid w:val="00662F65"/>
    <w:rsid w:val="006634E6"/>
    <w:rsid w:val="00663DC5"/>
    <w:rsid w:val="006645D4"/>
    <w:rsid w:val="00664631"/>
    <w:rsid w:val="00665269"/>
    <w:rsid w:val="006655EE"/>
    <w:rsid w:val="006656BD"/>
    <w:rsid w:val="00665CA0"/>
    <w:rsid w:val="00666092"/>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8F"/>
    <w:rsid w:val="00674CC3"/>
    <w:rsid w:val="0067528F"/>
    <w:rsid w:val="00675993"/>
    <w:rsid w:val="00675B4B"/>
    <w:rsid w:val="00675C43"/>
    <w:rsid w:val="00675C72"/>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CAA"/>
    <w:rsid w:val="00695EC5"/>
    <w:rsid w:val="00695FC2"/>
    <w:rsid w:val="00695FF2"/>
    <w:rsid w:val="00696949"/>
    <w:rsid w:val="00696B14"/>
    <w:rsid w:val="00697052"/>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3CB3"/>
    <w:rsid w:val="006A46FB"/>
    <w:rsid w:val="006A54A2"/>
    <w:rsid w:val="006A5664"/>
    <w:rsid w:val="006A59B2"/>
    <w:rsid w:val="006A5B61"/>
    <w:rsid w:val="006A5BE4"/>
    <w:rsid w:val="006A5CE1"/>
    <w:rsid w:val="006A5DF5"/>
    <w:rsid w:val="006A5E28"/>
    <w:rsid w:val="006A5F6A"/>
    <w:rsid w:val="006A6183"/>
    <w:rsid w:val="006A697B"/>
    <w:rsid w:val="006A73C7"/>
    <w:rsid w:val="006A76D8"/>
    <w:rsid w:val="006A77B6"/>
    <w:rsid w:val="006A798D"/>
    <w:rsid w:val="006A7AFF"/>
    <w:rsid w:val="006A7CAA"/>
    <w:rsid w:val="006A7FD6"/>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1F"/>
    <w:rsid w:val="006C21C9"/>
    <w:rsid w:val="006C23E5"/>
    <w:rsid w:val="006C265F"/>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B4E"/>
    <w:rsid w:val="006E4C4E"/>
    <w:rsid w:val="006E4E39"/>
    <w:rsid w:val="006E5445"/>
    <w:rsid w:val="006E565E"/>
    <w:rsid w:val="006E5A8F"/>
    <w:rsid w:val="006E6010"/>
    <w:rsid w:val="006E673D"/>
    <w:rsid w:val="006E6A62"/>
    <w:rsid w:val="006E6A8D"/>
    <w:rsid w:val="006E71FA"/>
    <w:rsid w:val="006E7D3B"/>
    <w:rsid w:val="006F0EC4"/>
    <w:rsid w:val="006F1669"/>
    <w:rsid w:val="006F1803"/>
    <w:rsid w:val="006F1AB6"/>
    <w:rsid w:val="006F1B70"/>
    <w:rsid w:val="006F2295"/>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605"/>
    <w:rsid w:val="00701708"/>
    <w:rsid w:val="0070219D"/>
    <w:rsid w:val="007021C8"/>
    <w:rsid w:val="00702869"/>
    <w:rsid w:val="00702F36"/>
    <w:rsid w:val="007031FE"/>
    <w:rsid w:val="0070346E"/>
    <w:rsid w:val="00703E7E"/>
    <w:rsid w:val="00704EDB"/>
    <w:rsid w:val="00705068"/>
    <w:rsid w:val="007050FB"/>
    <w:rsid w:val="00705442"/>
    <w:rsid w:val="0070557E"/>
    <w:rsid w:val="007055C3"/>
    <w:rsid w:val="0070600E"/>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823"/>
    <w:rsid w:val="00710C3F"/>
    <w:rsid w:val="007116A3"/>
    <w:rsid w:val="0071176C"/>
    <w:rsid w:val="0071180F"/>
    <w:rsid w:val="00711E90"/>
    <w:rsid w:val="00712287"/>
    <w:rsid w:val="00712772"/>
    <w:rsid w:val="007128CA"/>
    <w:rsid w:val="00712BD4"/>
    <w:rsid w:val="007133F3"/>
    <w:rsid w:val="00714299"/>
    <w:rsid w:val="007148D3"/>
    <w:rsid w:val="00714D87"/>
    <w:rsid w:val="00714F08"/>
    <w:rsid w:val="0071515D"/>
    <w:rsid w:val="00715B93"/>
    <w:rsid w:val="00715B9A"/>
    <w:rsid w:val="00715FD6"/>
    <w:rsid w:val="007170A5"/>
    <w:rsid w:val="0071714D"/>
    <w:rsid w:val="00717260"/>
    <w:rsid w:val="00720E17"/>
    <w:rsid w:val="007217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009"/>
    <w:rsid w:val="0073510F"/>
    <w:rsid w:val="00735A51"/>
    <w:rsid w:val="00735B10"/>
    <w:rsid w:val="00736253"/>
    <w:rsid w:val="007362A6"/>
    <w:rsid w:val="007365E4"/>
    <w:rsid w:val="00736810"/>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2DB"/>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E2F"/>
    <w:rsid w:val="007604B2"/>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49E"/>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805B8"/>
    <w:rsid w:val="00780A80"/>
    <w:rsid w:val="00780A89"/>
    <w:rsid w:val="00780AF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669"/>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7BE"/>
    <w:rsid w:val="007D2E4D"/>
    <w:rsid w:val="007D31CB"/>
    <w:rsid w:val="007D388F"/>
    <w:rsid w:val="007D412E"/>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0EBA"/>
    <w:rsid w:val="008112D6"/>
    <w:rsid w:val="008113E8"/>
    <w:rsid w:val="00811809"/>
    <w:rsid w:val="00811BC9"/>
    <w:rsid w:val="00811CD7"/>
    <w:rsid w:val="00811DBA"/>
    <w:rsid w:val="00811FC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6D05"/>
    <w:rsid w:val="00817196"/>
    <w:rsid w:val="008171A8"/>
    <w:rsid w:val="008173D3"/>
    <w:rsid w:val="0081757A"/>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D90"/>
    <w:rsid w:val="00835F53"/>
    <w:rsid w:val="00836173"/>
    <w:rsid w:val="008366F2"/>
    <w:rsid w:val="00836BD8"/>
    <w:rsid w:val="008376AC"/>
    <w:rsid w:val="0083789F"/>
    <w:rsid w:val="008378D2"/>
    <w:rsid w:val="00837CDB"/>
    <w:rsid w:val="00837CF4"/>
    <w:rsid w:val="00840599"/>
    <w:rsid w:val="00840647"/>
    <w:rsid w:val="0084086C"/>
    <w:rsid w:val="00841093"/>
    <w:rsid w:val="0084118D"/>
    <w:rsid w:val="00841541"/>
    <w:rsid w:val="008421A8"/>
    <w:rsid w:val="00842BCA"/>
    <w:rsid w:val="00842FFC"/>
    <w:rsid w:val="00843099"/>
    <w:rsid w:val="008433CD"/>
    <w:rsid w:val="008434E1"/>
    <w:rsid w:val="008444E8"/>
    <w:rsid w:val="00844521"/>
    <w:rsid w:val="00844D4B"/>
    <w:rsid w:val="00844E80"/>
    <w:rsid w:val="008453B3"/>
    <w:rsid w:val="00845704"/>
    <w:rsid w:val="0084621E"/>
    <w:rsid w:val="0084699C"/>
    <w:rsid w:val="00846A50"/>
    <w:rsid w:val="00846CDE"/>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5F73"/>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9C"/>
    <w:rsid w:val="008657B6"/>
    <w:rsid w:val="008659D2"/>
    <w:rsid w:val="00865A0A"/>
    <w:rsid w:val="00865C51"/>
    <w:rsid w:val="00865F2A"/>
    <w:rsid w:val="00866821"/>
    <w:rsid w:val="00866B87"/>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79B"/>
    <w:rsid w:val="00877F18"/>
    <w:rsid w:val="00880152"/>
    <w:rsid w:val="00880AD1"/>
    <w:rsid w:val="00880C09"/>
    <w:rsid w:val="008810FF"/>
    <w:rsid w:val="00881840"/>
    <w:rsid w:val="00881C77"/>
    <w:rsid w:val="00881E90"/>
    <w:rsid w:val="008824FA"/>
    <w:rsid w:val="00882F3E"/>
    <w:rsid w:val="00883062"/>
    <w:rsid w:val="00883C12"/>
    <w:rsid w:val="0088498E"/>
    <w:rsid w:val="00884C56"/>
    <w:rsid w:val="00884F11"/>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92D"/>
    <w:rsid w:val="00891A71"/>
    <w:rsid w:val="00891AAD"/>
    <w:rsid w:val="00891E55"/>
    <w:rsid w:val="008927BC"/>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E4B"/>
    <w:rsid w:val="008E04AB"/>
    <w:rsid w:val="008E065E"/>
    <w:rsid w:val="008E06E5"/>
    <w:rsid w:val="008E0927"/>
    <w:rsid w:val="008E1909"/>
    <w:rsid w:val="008E1CED"/>
    <w:rsid w:val="008E1D1A"/>
    <w:rsid w:val="008E2168"/>
    <w:rsid w:val="008E2E1C"/>
    <w:rsid w:val="008E35A3"/>
    <w:rsid w:val="008E35AC"/>
    <w:rsid w:val="008E3B87"/>
    <w:rsid w:val="008E3F73"/>
    <w:rsid w:val="008E426C"/>
    <w:rsid w:val="008E4B90"/>
    <w:rsid w:val="008E50E4"/>
    <w:rsid w:val="008E59C4"/>
    <w:rsid w:val="008E5D92"/>
    <w:rsid w:val="008E6BAA"/>
    <w:rsid w:val="008E6DF5"/>
    <w:rsid w:val="008E7001"/>
    <w:rsid w:val="008E7050"/>
    <w:rsid w:val="008E712C"/>
    <w:rsid w:val="008F0183"/>
    <w:rsid w:val="008F01A6"/>
    <w:rsid w:val="008F0282"/>
    <w:rsid w:val="008F07E5"/>
    <w:rsid w:val="008F0A4B"/>
    <w:rsid w:val="008F1214"/>
    <w:rsid w:val="008F1C0C"/>
    <w:rsid w:val="008F1C4E"/>
    <w:rsid w:val="008F1EAB"/>
    <w:rsid w:val="008F220A"/>
    <w:rsid w:val="008F244C"/>
    <w:rsid w:val="008F2AE2"/>
    <w:rsid w:val="008F2CAC"/>
    <w:rsid w:val="008F312C"/>
    <w:rsid w:val="008F33DC"/>
    <w:rsid w:val="008F3577"/>
    <w:rsid w:val="008F40E2"/>
    <w:rsid w:val="008F41C8"/>
    <w:rsid w:val="008F4340"/>
    <w:rsid w:val="008F44BA"/>
    <w:rsid w:val="008F457C"/>
    <w:rsid w:val="008F46AA"/>
    <w:rsid w:val="008F477F"/>
    <w:rsid w:val="008F4CF1"/>
    <w:rsid w:val="008F68A5"/>
    <w:rsid w:val="008F6F45"/>
    <w:rsid w:val="008F7013"/>
    <w:rsid w:val="008F724D"/>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2D46"/>
    <w:rsid w:val="00923049"/>
    <w:rsid w:val="0092310C"/>
    <w:rsid w:val="00923CF5"/>
    <w:rsid w:val="0092413D"/>
    <w:rsid w:val="00925006"/>
    <w:rsid w:val="00925429"/>
    <w:rsid w:val="00925CE7"/>
    <w:rsid w:val="00925D3B"/>
    <w:rsid w:val="00925F68"/>
    <w:rsid w:val="0092679B"/>
    <w:rsid w:val="00926BB7"/>
    <w:rsid w:val="00926F07"/>
    <w:rsid w:val="00926F38"/>
    <w:rsid w:val="00926F8A"/>
    <w:rsid w:val="00927974"/>
    <w:rsid w:val="00927AA6"/>
    <w:rsid w:val="00927C18"/>
    <w:rsid w:val="00927E84"/>
    <w:rsid w:val="00930221"/>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306B"/>
    <w:rsid w:val="00953165"/>
    <w:rsid w:val="00953523"/>
    <w:rsid w:val="009538F5"/>
    <w:rsid w:val="00953920"/>
    <w:rsid w:val="00953D47"/>
    <w:rsid w:val="00953ED3"/>
    <w:rsid w:val="00954424"/>
    <w:rsid w:val="00954AB3"/>
    <w:rsid w:val="009559C4"/>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6A7"/>
    <w:rsid w:val="00961921"/>
    <w:rsid w:val="00961EF9"/>
    <w:rsid w:val="0096201B"/>
    <w:rsid w:val="009620D3"/>
    <w:rsid w:val="009622F7"/>
    <w:rsid w:val="00962905"/>
    <w:rsid w:val="00963277"/>
    <w:rsid w:val="009633B9"/>
    <w:rsid w:val="009636B8"/>
    <w:rsid w:val="009639B4"/>
    <w:rsid w:val="009640DA"/>
    <w:rsid w:val="0096430A"/>
    <w:rsid w:val="00964611"/>
    <w:rsid w:val="00965173"/>
    <w:rsid w:val="009651C1"/>
    <w:rsid w:val="0096554B"/>
    <w:rsid w:val="0096584A"/>
    <w:rsid w:val="009660F3"/>
    <w:rsid w:val="009664BF"/>
    <w:rsid w:val="0096652E"/>
    <w:rsid w:val="0096693C"/>
    <w:rsid w:val="00966B95"/>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A81"/>
    <w:rsid w:val="00974D7E"/>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C3"/>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598"/>
    <w:rsid w:val="00990630"/>
    <w:rsid w:val="00990757"/>
    <w:rsid w:val="009907D3"/>
    <w:rsid w:val="00990A5D"/>
    <w:rsid w:val="00990B05"/>
    <w:rsid w:val="00990FD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3F2"/>
    <w:rsid w:val="009A5A1C"/>
    <w:rsid w:val="009A5A7E"/>
    <w:rsid w:val="009A5CBA"/>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E87"/>
    <w:rsid w:val="009B7FC5"/>
    <w:rsid w:val="009C0169"/>
    <w:rsid w:val="009C0179"/>
    <w:rsid w:val="009C089C"/>
    <w:rsid w:val="009C0C73"/>
    <w:rsid w:val="009C107A"/>
    <w:rsid w:val="009C1679"/>
    <w:rsid w:val="009C186E"/>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D56"/>
    <w:rsid w:val="009D1DD6"/>
    <w:rsid w:val="009D266B"/>
    <w:rsid w:val="009D2A46"/>
    <w:rsid w:val="009D48F3"/>
    <w:rsid w:val="009D4919"/>
    <w:rsid w:val="009D4FF0"/>
    <w:rsid w:val="009D5D12"/>
    <w:rsid w:val="009D5FBA"/>
    <w:rsid w:val="009D6874"/>
    <w:rsid w:val="009D6A63"/>
    <w:rsid w:val="009D703C"/>
    <w:rsid w:val="009D718F"/>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81B"/>
    <w:rsid w:val="009F7B05"/>
    <w:rsid w:val="00A001CB"/>
    <w:rsid w:val="00A0029B"/>
    <w:rsid w:val="00A00456"/>
    <w:rsid w:val="00A00626"/>
    <w:rsid w:val="00A00EC6"/>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CEF"/>
    <w:rsid w:val="00A05F2D"/>
    <w:rsid w:val="00A0674A"/>
    <w:rsid w:val="00A0787B"/>
    <w:rsid w:val="00A07A43"/>
    <w:rsid w:val="00A105C1"/>
    <w:rsid w:val="00A1079D"/>
    <w:rsid w:val="00A1098C"/>
    <w:rsid w:val="00A10991"/>
    <w:rsid w:val="00A11E80"/>
    <w:rsid w:val="00A12390"/>
    <w:rsid w:val="00A134A4"/>
    <w:rsid w:val="00A1352A"/>
    <w:rsid w:val="00A136D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4FD"/>
    <w:rsid w:val="00A2351A"/>
    <w:rsid w:val="00A23B6E"/>
    <w:rsid w:val="00A23CAB"/>
    <w:rsid w:val="00A23E4D"/>
    <w:rsid w:val="00A24C32"/>
    <w:rsid w:val="00A24E0D"/>
    <w:rsid w:val="00A25138"/>
    <w:rsid w:val="00A2552E"/>
    <w:rsid w:val="00A25EA9"/>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0AA9"/>
    <w:rsid w:val="00A419BD"/>
    <w:rsid w:val="00A41E2B"/>
    <w:rsid w:val="00A42066"/>
    <w:rsid w:val="00A42170"/>
    <w:rsid w:val="00A44E12"/>
    <w:rsid w:val="00A45075"/>
    <w:rsid w:val="00A45404"/>
    <w:rsid w:val="00A45563"/>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51F"/>
    <w:rsid w:val="00A657D7"/>
    <w:rsid w:val="00A65865"/>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155B"/>
    <w:rsid w:val="00AA1A47"/>
    <w:rsid w:val="00AA1B3E"/>
    <w:rsid w:val="00AA1ED6"/>
    <w:rsid w:val="00AA1EDF"/>
    <w:rsid w:val="00AA2195"/>
    <w:rsid w:val="00AA2638"/>
    <w:rsid w:val="00AA3DDC"/>
    <w:rsid w:val="00AA4846"/>
    <w:rsid w:val="00AA51D6"/>
    <w:rsid w:val="00AA54E1"/>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CFC"/>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6827"/>
    <w:rsid w:val="00AD782E"/>
    <w:rsid w:val="00AD7888"/>
    <w:rsid w:val="00AD7E89"/>
    <w:rsid w:val="00AE04C4"/>
    <w:rsid w:val="00AE07D4"/>
    <w:rsid w:val="00AE07F4"/>
    <w:rsid w:val="00AE09EB"/>
    <w:rsid w:val="00AE1053"/>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1310"/>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F5D"/>
    <w:rsid w:val="00B15150"/>
    <w:rsid w:val="00B1532E"/>
    <w:rsid w:val="00B155C9"/>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A58"/>
    <w:rsid w:val="00B43C95"/>
    <w:rsid w:val="00B44822"/>
    <w:rsid w:val="00B44834"/>
    <w:rsid w:val="00B44DED"/>
    <w:rsid w:val="00B45050"/>
    <w:rsid w:val="00B45793"/>
    <w:rsid w:val="00B457F1"/>
    <w:rsid w:val="00B4586E"/>
    <w:rsid w:val="00B45A52"/>
    <w:rsid w:val="00B45B46"/>
    <w:rsid w:val="00B45C17"/>
    <w:rsid w:val="00B46175"/>
    <w:rsid w:val="00B46C9B"/>
    <w:rsid w:val="00B46D5E"/>
    <w:rsid w:val="00B46F09"/>
    <w:rsid w:val="00B47831"/>
    <w:rsid w:val="00B47BE8"/>
    <w:rsid w:val="00B50A4C"/>
    <w:rsid w:val="00B5171D"/>
    <w:rsid w:val="00B519E3"/>
    <w:rsid w:val="00B51E0E"/>
    <w:rsid w:val="00B5244B"/>
    <w:rsid w:val="00B527D5"/>
    <w:rsid w:val="00B52C14"/>
    <w:rsid w:val="00B53363"/>
    <w:rsid w:val="00B53930"/>
    <w:rsid w:val="00B53A62"/>
    <w:rsid w:val="00B53B3B"/>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2448"/>
    <w:rsid w:val="00B62875"/>
    <w:rsid w:val="00B62F73"/>
    <w:rsid w:val="00B6385F"/>
    <w:rsid w:val="00B63D4C"/>
    <w:rsid w:val="00B640C4"/>
    <w:rsid w:val="00B64AC0"/>
    <w:rsid w:val="00B6599F"/>
    <w:rsid w:val="00B65FEB"/>
    <w:rsid w:val="00B6602F"/>
    <w:rsid w:val="00B661C9"/>
    <w:rsid w:val="00B664C7"/>
    <w:rsid w:val="00B666EA"/>
    <w:rsid w:val="00B66799"/>
    <w:rsid w:val="00B7060C"/>
    <w:rsid w:val="00B7080E"/>
    <w:rsid w:val="00B70D53"/>
    <w:rsid w:val="00B71827"/>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470"/>
    <w:rsid w:val="00B8458E"/>
    <w:rsid w:val="00B8475C"/>
    <w:rsid w:val="00B849D8"/>
    <w:rsid w:val="00B84A12"/>
    <w:rsid w:val="00B84B5B"/>
    <w:rsid w:val="00B84CA2"/>
    <w:rsid w:val="00B85150"/>
    <w:rsid w:val="00B85235"/>
    <w:rsid w:val="00B8585C"/>
    <w:rsid w:val="00B85CE6"/>
    <w:rsid w:val="00B85DE5"/>
    <w:rsid w:val="00B85E1F"/>
    <w:rsid w:val="00B8667D"/>
    <w:rsid w:val="00B86693"/>
    <w:rsid w:val="00B8745A"/>
    <w:rsid w:val="00B877A2"/>
    <w:rsid w:val="00B879D1"/>
    <w:rsid w:val="00B87C8A"/>
    <w:rsid w:val="00B90032"/>
    <w:rsid w:val="00B909C2"/>
    <w:rsid w:val="00B90DEF"/>
    <w:rsid w:val="00B90F73"/>
    <w:rsid w:val="00B91EDB"/>
    <w:rsid w:val="00B9287B"/>
    <w:rsid w:val="00B92D99"/>
    <w:rsid w:val="00B93744"/>
    <w:rsid w:val="00B939B0"/>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60EE"/>
    <w:rsid w:val="00BB6153"/>
    <w:rsid w:val="00BB676F"/>
    <w:rsid w:val="00BB6DEC"/>
    <w:rsid w:val="00BB707F"/>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84D"/>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F02F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4B4"/>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080"/>
    <w:rsid w:val="00C33514"/>
    <w:rsid w:val="00C34189"/>
    <w:rsid w:val="00C342E2"/>
    <w:rsid w:val="00C343BB"/>
    <w:rsid w:val="00C34425"/>
    <w:rsid w:val="00C347DD"/>
    <w:rsid w:val="00C35226"/>
    <w:rsid w:val="00C356E8"/>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9A0"/>
    <w:rsid w:val="00C4351B"/>
    <w:rsid w:val="00C435A0"/>
    <w:rsid w:val="00C43B5D"/>
    <w:rsid w:val="00C4453C"/>
    <w:rsid w:val="00C44600"/>
    <w:rsid w:val="00C447FD"/>
    <w:rsid w:val="00C4533C"/>
    <w:rsid w:val="00C45989"/>
    <w:rsid w:val="00C46963"/>
    <w:rsid w:val="00C46DBD"/>
    <w:rsid w:val="00C46F9C"/>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16B"/>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259"/>
    <w:rsid w:val="00C67E54"/>
    <w:rsid w:val="00C700CB"/>
    <w:rsid w:val="00C70455"/>
    <w:rsid w:val="00C70697"/>
    <w:rsid w:val="00C7095F"/>
    <w:rsid w:val="00C70960"/>
    <w:rsid w:val="00C70EE4"/>
    <w:rsid w:val="00C71EA2"/>
    <w:rsid w:val="00C71FC1"/>
    <w:rsid w:val="00C72093"/>
    <w:rsid w:val="00C723E3"/>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13E"/>
    <w:rsid w:val="00C8431E"/>
    <w:rsid w:val="00C8482C"/>
    <w:rsid w:val="00C84882"/>
    <w:rsid w:val="00C8505E"/>
    <w:rsid w:val="00C85610"/>
    <w:rsid w:val="00C857E4"/>
    <w:rsid w:val="00C85C4A"/>
    <w:rsid w:val="00C87093"/>
    <w:rsid w:val="00C87212"/>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E74"/>
    <w:rsid w:val="00CA620D"/>
    <w:rsid w:val="00CA623D"/>
    <w:rsid w:val="00CA67EE"/>
    <w:rsid w:val="00CA6CAA"/>
    <w:rsid w:val="00CA6CBF"/>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C8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3F"/>
    <w:rsid w:val="00CD0CA9"/>
    <w:rsid w:val="00CD1188"/>
    <w:rsid w:val="00CD11EE"/>
    <w:rsid w:val="00CD12F5"/>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2DFA"/>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B24"/>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7CB"/>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392"/>
    <w:rsid w:val="00D475A7"/>
    <w:rsid w:val="00D47CBA"/>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5CDB"/>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CC3"/>
    <w:rsid w:val="00D92D00"/>
    <w:rsid w:val="00D92E58"/>
    <w:rsid w:val="00D92E88"/>
    <w:rsid w:val="00D92F40"/>
    <w:rsid w:val="00D92F48"/>
    <w:rsid w:val="00D93419"/>
    <w:rsid w:val="00D93587"/>
    <w:rsid w:val="00D939B4"/>
    <w:rsid w:val="00D93D7B"/>
    <w:rsid w:val="00D94945"/>
    <w:rsid w:val="00D95182"/>
    <w:rsid w:val="00D9564F"/>
    <w:rsid w:val="00D95BF1"/>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D32"/>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749"/>
    <w:rsid w:val="00DD2C53"/>
    <w:rsid w:val="00DD2F9E"/>
    <w:rsid w:val="00DD36DB"/>
    <w:rsid w:val="00DD4325"/>
    <w:rsid w:val="00DD495C"/>
    <w:rsid w:val="00DD4E59"/>
    <w:rsid w:val="00DD4FD3"/>
    <w:rsid w:val="00DD5898"/>
    <w:rsid w:val="00DD593F"/>
    <w:rsid w:val="00DD5BE6"/>
    <w:rsid w:val="00DD5C62"/>
    <w:rsid w:val="00DD5E07"/>
    <w:rsid w:val="00DD6103"/>
    <w:rsid w:val="00DD7182"/>
    <w:rsid w:val="00DD7B50"/>
    <w:rsid w:val="00DD7F37"/>
    <w:rsid w:val="00DD7F97"/>
    <w:rsid w:val="00DD7FB5"/>
    <w:rsid w:val="00DE03E6"/>
    <w:rsid w:val="00DE0439"/>
    <w:rsid w:val="00DE0B33"/>
    <w:rsid w:val="00DE0F8B"/>
    <w:rsid w:val="00DE1369"/>
    <w:rsid w:val="00DE13A9"/>
    <w:rsid w:val="00DE24E6"/>
    <w:rsid w:val="00DE2848"/>
    <w:rsid w:val="00DE29F0"/>
    <w:rsid w:val="00DE2CF3"/>
    <w:rsid w:val="00DE3FB7"/>
    <w:rsid w:val="00DE4A50"/>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8BA"/>
    <w:rsid w:val="00DF1CAC"/>
    <w:rsid w:val="00DF207F"/>
    <w:rsid w:val="00DF2211"/>
    <w:rsid w:val="00DF2C6B"/>
    <w:rsid w:val="00DF323C"/>
    <w:rsid w:val="00DF3761"/>
    <w:rsid w:val="00DF37A0"/>
    <w:rsid w:val="00DF40A4"/>
    <w:rsid w:val="00DF4BB5"/>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3DC4"/>
    <w:rsid w:val="00E041C7"/>
    <w:rsid w:val="00E04F6C"/>
    <w:rsid w:val="00E058A0"/>
    <w:rsid w:val="00E05C75"/>
    <w:rsid w:val="00E05CD2"/>
    <w:rsid w:val="00E061F8"/>
    <w:rsid w:val="00E062B9"/>
    <w:rsid w:val="00E0677A"/>
    <w:rsid w:val="00E06E16"/>
    <w:rsid w:val="00E07700"/>
    <w:rsid w:val="00E101D2"/>
    <w:rsid w:val="00E10FBD"/>
    <w:rsid w:val="00E110E7"/>
    <w:rsid w:val="00E11228"/>
    <w:rsid w:val="00E11B20"/>
    <w:rsid w:val="00E12127"/>
    <w:rsid w:val="00E12327"/>
    <w:rsid w:val="00E125E0"/>
    <w:rsid w:val="00E12842"/>
    <w:rsid w:val="00E12875"/>
    <w:rsid w:val="00E14BFF"/>
    <w:rsid w:val="00E15AAD"/>
    <w:rsid w:val="00E1600D"/>
    <w:rsid w:val="00E16570"/>
    <w:rsid w:val="00E1691A"/>
    <w:rsid w:val="00E16C1E"/>
    <w:rsid w:val="00E17DD8"/>
    <w:rsid w:val="00E17FA2"/>
    <w:rsid w:val="00E200DC"/>
    <w:rsid w:val="00E2090F"/>
    <w:rsid w:val="00E20D00"/>
    <w:rsid w:val="00E21099"/>
    <w:rsid w:val="00E217BF"/>
    <w:rsid w:val="00E21837"/>
    <w:rsid w:val="00E218EE"/>
    <w:rsid w:val="00E21AC7"/>
    <w:rsid w:val="00E22169"/>
    <w:rsid w:val="00E22330"/>
    <w:rsid w:val="00E226D9"/>
    <w:rsid w:val="00E22EDA"/>
    <w:rsid w:val="00E232BF"/>
    <w:rsid w:val="00E241EE"/>
    <w:rsid w:val="00E245EE"/>
    <w:rsid w:val="00E247E9"/>
    <w:rsid w:val="00E25CCF"/>
    <w:rsid w:val="00E26015"/>
    <w:rsid w:val="00E26167"/>
    <w:rsid w:val="00E262F2"/>
    <w:rsid w:val="00E263F6"/>
    <w:rsid w:val="00E26943"/>
    <w:rsid w:val="00E26CB7"/>
    <w:rsid w:val="00E272D4"/>
    <w:rsid w:val="00E27453"/>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8B3"/>
    <w:rsid w:val="00E35C24"/>
    <w:rsid w:val="00E36B88"/>
    <w:rsid w:val="00E36C2C"/>
    <w:rsid w:val="00E36EF9"/>
    <w:rsid w:val="00E3723A"/>
    <w:rsid w:val="00E374D4"/>
    <w:rsid w:val="00E37860"/>
    <w:rsid w:val="00E40099"/>
    <w:rsid w:val="00E40473"/>
    <w:rsid w:val="00E40BA9"/>
    <w:rsid w:val="00E41073"/>
    <w:rsid w:val="00E41712"/>
    <w:rsid w:val="00E41735"/>
    <w:rsid w:val="00E422E4"/>
    <w:rsid w:val="00E4262C"/>
    <w:rsid w:val="00E42CA7"/>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37D"/>
    <w:rsid w:val="00E52A89"/>
    <w:rsid w:val="00E53469"/>
    <w:rsid w:val="00E537C5"/>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52"/>
    <w:rsid w:val="00E67C51"/>
    <w:rsid w:val="00E70033"/>
    <w:rsid w:val="00E703BC"/>
    <w:rsid w:val="00E709C3"/>
    <w:rsid w:val="00E70C67"/>
    <w:rsid w:val="00E70FC3"/>
    <w:rsid w:val="00E7108E"/>
    <w:rsid w:val="00E714EC"/>
    <w:rsid w:val="00E7155F"/>
    <w:rsid w:val="00E71DD5"/>
    <w:rsid w:val="00E72EFC"/>
    <w:rsid w:val="00E732B3"/>
    <w:rsid w:val="00E73586"/>
    <w:rsid w:val="00E7380B"/>
    <w:rsid w:val="00E73CE0"/>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4C2"/>
    <w:rsid w:val="00EA2A00"/>
    <w:rsid w:val="00EA3512"/>
    <w:rsid w:val="00EA3BCD"/>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569"/>
    <w:rsid w:val="00EB76CB"/>
    <w:rsid w:val="00EB776A"/>
    <w:rsid w:val="00EB7AD7"/>
    <w:rsid w:val="00EB7E04"/>
    <w:rsid w:val="00EC052D"/>
    <w:rsid w:val="00EC08E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4FD"/>
    <w:rsid w:val="00ED3915"/>
    <w:rsid w:val="00ED43F6"/>
    <w:rsid w:val="00ED5329"/>
    <w:rsid w:val="00ED565A"/>
    <w:rsid w:val="00ED5A6E"/>
    <w:rsid w:val="00ED5EC8"/>
    <w:rsid w:val="00ED5ECD"/>
    <w:rsid w:val="00ED5F71"/>
    <w:rsid w:val="00ED5FEE"/>
    <w:rsid w:val="00ED60D7"/>
    <w:rsid w:val="00ED6579"/>
    <w:rsid w:val="00ED6E7E"/>
    <w:rsid w:val="00ED6E89"/>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3D20"/>
    <w:rsid w:val="00EE42FE"/>
    <w:rsid w:val="00EE4339"/>
    <w:rsid w:val="00EE44B1"/>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C54"/>
    <w:rsid w:val="00F01E94"/>
    <w:rsid w:val="00F01EC0"/>
    <w:rsid w:val="00F02504"/>
    <w:rsid w:val="00F030D4"/>
    <w:rsid w:val="00F03143"/>
    <w:rsid w:val="00F03250"/>
    <w:rsid w:val="00F03533"/>
    <w:rsid w:val="00F036FB"/>
    <w:rsid w:val="00F0373D"/>
    <w:rsid w:val="00F0399D"/>
    <w:rsid w:val="00F04087"/>
    <w:rsid w:val="00F047EB"/>
    <w:rsid w:val="00F04B02"/>
    <w:rsid w:val="00F04D6B"/>
    <w:rsid w:val="00F0528D"/>
    <w:rsid w:val="00F05A84"/>
    <w:rsid w:val="00F0662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F68"/>
    <w:rsid w:val="00F1425E"/>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5017"/>
    <w:rsid w:val="00F2502B"/>
    <w:rsid w:val="00F25AA0"/>
    <w:rsid w:val="00F25DF6"/>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D8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8DF"/>
    <w:rsid w:val="00F52B44"/>
    <w:rsid w:val="00F52F6E"/>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896"/>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3FF"/>
    <w:rsid w:val="00FA3914"/>
    <w:rsid w:val="00FA39E7"/>
    <w:rsid w:val="00FA3D46"/>
    <w:rsid w:val="00FA4186"/>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80"/>
    <w:rsid w:val="00FB5320"/>
    <w:rsid w:val="00FB673B"/>
    <w:rsid w:val="00FB6A6A"/>
    <w:rsid w:val="00FB7014"/>
    <w:rsid w:val="00FB702D"/>
    <w:rsid w:val="00FC011C"/>
    <w:rsid w:val="00FC0148"/>
    <w:rsid w:val="00FC07D0"/>
    <w:rsid w:val="00FC0981"/>
    <w:rsid w:val="00FC1A49"/>
    <w:rsid w:val="00FC31AE"/>
    <w:rsid w:val="00FC35BF"/>
    <w:rsid w:val="00FC415D"/>
    <w:rsid w:val="00FC43C3"/>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6A8"/>
    <w:rsid w:val="00FD076F"/>
    <w:rsid w:val="00FD07F6"/>
    <w:rsid w:val="00FD150B"/>
    <w:rsid w:val="00FD1D4F"/>
    <w:rsid w:val="00FD1EC8"/>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A4F"/>
    <w:rsid w:val="00FF3C8F"/>
    <w:rsid w:val="00FF3E64"/>
    <w:rsid w:val="00FF4197"/>
    <w:rsid w:val="00FF420A"/>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1824309"/>
    <w:rsid w:val="47684657"/>
    <w:rsid w:val="4A4D8C6C"/>
    <w:rsid w:val="4CAC3A4D"/>
    <w:rsid w:val="4CF0C442"/>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D5BF7E34-46E6-486C-A448-35DF275B0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1952661199">
          <w:marLeft w:val="547"/>
          <w:marRight w:val="0"/>
          <w:marTop w:val="0"/>
          <w:marBottom w:val="0"/>
          <w:divBdr>
            <w:top w:val="none" w:sz="0" w:space="0" w:color="auto"/>
            <w:left w:val="none" w:sz="0" w:space="0" w:color="auto"/>
            <w:bottom w:val="none" w:sz="0" w:space="0" w:color="auto"/>
            <w:right w:val="none" w:sz="0" w:space="0" w:color="auto"/>
          </w:divBdr>
        </w:div>
        <w:div w:id="721247422">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1730154079">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654575878">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904632253">
          <w:marLeft w:val="547"/>
          <w:marRight w:val="0"/>
          <w:marTop w:val="0"/>
          <w:marBottom w:val="0"/>
          <w:divBdr>
            <w:top w:val="none" w:sz="0" w:space="0" w:color="auto"/>
            <w:left w:val="none" w:sz="0" w:space="0" w:color="auto"/>
            <w:bottom w:val="none" w:sz="0" w:space="0" w:color="auto"/>
            <w:right w:val="none" w:sz="0" w:space="0" w:color="auto"/>
          </w:divBdr>
        </w:div>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FEB51-FEC8-4CFD-ADCE-0F84DB526B7D}"/>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13077</TotalTime>
  <Pages>5</Pages>
  <Words>2354</Words>
  <Characters>13421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15744</CharactersWithSpaces>
  <SharedDoc>false</SharedDoc>
  <HLinks>
    <vt:vector size="90" baseType="variant">
      <vt:variant>
        <vt:i4>1179706</vt:i4>
      </vt:variant>
      <vt:variant>
        <vt:i4>50</vt:i4>
      </vt:variant>
      <vt:variant>
        <vt:i4>0</vt:i4>
      </vt:variant>
      <vt:variant>
        <vt:i4>5</vt:i4>
      </vt:variant>
      <vt:variant>
        <vt:lpwstr/>
      </vt:variant>
      <vt:variant>
        <vt:lpwstr>_Toc111126832</vt:lpwstr>
      </vt:variant>
      <vt:variant>
        <vt:i4>1179706</vt:i4>
      </vt:variant>
      <vt:variant>
        <vt:i4>47</vt:i4>
      </vt:variant>
      <vt:variant>
        <vt:i4>0</vt:i4>
      </vt:variant>
      <vt:variant>
        <vt:i4>5</vt:i4>
      </vt:variant>
      <vt:variant>
        <vt:lpwstr/>
      </vt:variant>
      <vt:variant>
        <vt:lpwstr>_Toc111126831</vt:lpwstr>
      </vt:variant>
      <vt:variant>
        <vt:i4>1179706</vt:i4>
      </vt:variant>
      <vt:variant>
        <vt:i4>44</vt:i4>
      </vt:variant>
      <vt:variant>
        <vt:i4>0</vt:i4>
      </vt:variant>
      <vt:variant>
        <vt:i4>5</vt:i4>
      </vt:variant>
      <vt:variant>
        <vt:lpwstr/>
      </vt:variant>
      <vt:variant>
        <vt:lpwstr>_Toc111126830</vt:lpwstr>
      </vt:variant>
      <vt:variant>
        <vt:i4>1245242</vt:i4>
      </vt:variant>
      <vt:variant>
        <vt:i4>41</vt:i4>
      </vt:variant>
      <vt:variant>
        <vt:i4>0</vt:i4>
      </vt:variant>
      <vt:variant>
        <vt:i4>5</vt:i4>
      </vt:variant>
      <vt:variant>
        <vt:lpwstr/>
      </vt:variant>
      <vt:variant>
        <vt:lpwstr>_Toc111126829</vt:lpwstr>
      </vt:variant>
      <vt:variant>
        <vt:i4>1245242</vt:i4>
      </vt:variant>
      <vt:variant>
        <vt:i4>38</vt:i4>
      </vt:variant>
      <vt:variant>
        <vt:i4>0</vt:i4>
      </vt:variant>
      <vt:variant>
        <vt:i4>5</vt:i4>
      </vt:variant>
      <vt:variant>
        <vt:lpwstr/>
      </vt:variant>
      <vt:variant>
        <vt:lpwstr>_Toc111126828</vt:lpwstr>
      </vt:variant>
      <vt:variant>
        <vt:i4>1245242</vt:i4>
      </vt:variant>
      <vt:variant>
        <vt:i4>35</vt:i4>
      </vt:variant>
      <vt:variant>
        <vt:i4>0</vt:i4>
      </vt:variant>
      <vt:variant>
        <vt:i4>5</vt:i4>
      </vt:variant>
      <vt:variant>
        <vt:lpwstr/>
      </vt:variant>
      <vt:variant>
        <vt:lpwstr>_Toc111126827</vt:lpwstr>
      </vt:variant>
      <vt:variant>
        <vt:i4>1245242</vt:i4>
      </vt:variant>
      <vt:variant>
        <vt:i4>32</vt:i4>
      </vt:variant>
      <vt:variant>
        <vt:i4>0</vt:i4>
      </vt:variant>
      <vt:variant>
        <vt:i4>5</vt:i4>
      </vt:variant>
      <vt:variant>
        <vt:lpwstr/>
      </vt:variant>
      <vt:variant>
        <vt:lpwstr>_Toc111126826</vt:lpwstr>
      </vt:variant>
      <vt:variant>
        <vt:i4>1245242</vt:i4>
      </vt:variant>
      <vt:variant>
        <vt:i4>29</vt:i4>
      </vt:variant>
      <vt:variant>
        <vt:i4>0</vt:i4>
      </vt:variant>
      <vt:variant>
        <vt:i4>5</vt:i4>
      </vt:variant>
      <vt:variant>
        <vt:lpwstr/>
      </vt:variant>
      <vt:variant>
        <vt:lpwstr>_Toc111126825</vt:lpwstr>
      </vt:variant>
      <vt:variant>
        <vt:i4>1245242</vt:i4>
      </vt:variant>
      <vt:variant>
        <vt:i4>26</vt:i4>
      </vt:variant>
      <vt:variant>
        <vt:i4>0</vt:i4>
      </vt:variant>
      <vt:variant>
        <vt:i4>5</vt:i4>
      </vt:variant>
      <vt:variant>
        <vt:lpwstr/>
      </vt:variant>
      <vt:variant>
        <vt:lpwstr>_Toc111126824</vt:lpwstr>
      </vt:variant>
      <vt:variant>
        <vt:i4>1245242</vt:i4>
      </vt:variant>
      <vt:variant>
        <vt:i4>23</vt:i4>
      </vt:variant>
      <vt:variant>
        <vt:i4>0</vt:i4>
      </vt:variant>
      <vt:variant>
        <vt:i4>5</vt:i4>
      </vt:variant>
      <vt:variant>
        <vt:lpwstr/>
      </vt:variant>
      <vt:variant>
        <vt:lpwstr>_Toc111126823</vt:lpwstr>
      </vt:variant>
      <vt:variant>
        <vt:i4>1245242</vt:i4>
      </vt:variant>
      <vt:variant>
        <vt:i4>17</vt:i4>
      </vt:variant>
      <vt:variant>
        <vt:i4>0</vt:i4>
      </vt:variant>
      <vt:variant>
        <vt:i4>5</vt:i4>
      </vt:variant>
      <vt:variant>
        <vt:lpwstr/>
      </vt:variant>
      <vt:variant>
        <vt:lpwstr>_Toc111126822</vt:lpwstr>
      </vt:variant>
      <vt:variant>
        <vt:i4>1245242</vt:i4>
      </vt:variant>
      <vt:variant>
        <vt:i4>14</vt:i4>
      </vt:variant>
      <vt:variant>
        <vt:i4>0</vt:i4>
      </vt:variant>
      <vt:variant>
        <vt:i4>5</vt:i4>
      </vt:variant>
      <vt:variant>
        <vt:lpwstr/>
      </vt:variant>
      <vt:variant>
        <vt:lpwstr>_Toc111126821</vt:lpwstr>
      </vt:variant>
      <vt:variant>
        <vt:i4>1245242</vt:i4>
      </vt:variant>
      <vt:variant>
        <vt:i4>11</vt:i4>
      </vt:variant>
      <vt:variant>
        <vt:i4>0</vt:i4>
      </vt:variant>
      <vt:variant>
        <vt:i4>5</vt:i4>
      </vt:variant>
      <vt:variant>
        <vt:lpwstr/>
      </vt:variant>
      <vt:variant>
        <vt:lpwstr>_Toc111126820</vt:lpwstr>
      </vt:variant>
      <vt:variant>
        <vt:i4>1048634</vt:i4>
      </vt:variant>
      <vt:variant>
        <vt:i4>8</vt:i4>
      </vt:variant>
      <vt:variant>
        <vt:i4>0</vt:i4>
      </vt:variant>
      <vt:variant>
        <vt:i4>5</vt:i4>
      </vt:variant>
      <vt:variant>
        <vt:lpwstr/>
      </vt:variant>
      <vt:variant>
        <vt:lpwstr>_Toc111126819</vt:lpwstr>
      </vt:variant>
      <vt:variant>
        <vt:i4>1048634</vt:i4>
      </vt:variant>
      <vt:variant>
        <vt:i4>5</vt:i4>
      </vt:variant>
      <vt:variant>
        <vt:i4>0</vt:i4>
      </vt:variant>
      <vt:variant>
        <vt:i4>5</vt:i4>
      </vt:variant>
      <vt:variant>
        <vt:lpwstr/>
      </vt:variant>
      <vt:variant>
        <vt:lpwstr>_Toc111126818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Talha Khan</cp:lastModifiedBy>
  <cp:revision>296</cp:revision>
  <cp:lastPrinted>2008-01-30T22:09:00Z</cp:lastPrinted>
  <dcterms:created xsi:type="dcterms:W3CDTF">2022-04-25T08:57:00Z</dcterms:created>
  <dcterms:modified xsi:type="dcterms:W3CDTF">2022-09-30T16:47:00Z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